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F9BC4" w14:textId="77777777" w:rsidR="00567AB4" w:rsidRPr="00AE1818" w:rsidRDefault="00567AB4" w:rsidP="00752DD6">
      <w:pPr>
        <w:spacing w:line="360" w:lineRule="auto"/>
        <w:ind w:left="-993" w:right="-360"/>
        <w:rPr>
          <w:rFonts w:ascii="Arial" w:hAnsi="Arial" w:cs="Arial"/>
          <w:strike/>
          <w:sz w:val="2"/>
          <w:szCs w:val="2"/>
          <w:lang w:val="sr-Latn-RS"/>
        </w:rPr>
      </w:pPr>
    </w:p>
    <w:p w14:paraId="7AB7A1E4" w14:textId="77777777" w:rsidR="00CE2EC2" w:rsidRPr="008B270E" w:rsidRDefault="00CE2EC2" w:rsidP="008B270E">
      <w:pPr>
        <w:ind w:firstLine="1440"/>
        <w:rPr>
          <w:rFonts w:ascii="Arial" w:hAnsi="Arial" w:cs="Arial"/>
          <w:strike/>
          <w:lang w:val="sr-Latn-CS"/>
        </w:rPr>
      </w:pPr>
    </w:p>
    <w:p w14:paraId="71CA930C" w14:textId="77777777" w:rsidR="002471A9" w:rsidRPr="008B270E" w:rsidRDefault="00BE7C90" w:rsidP="0024476F">
      <w:pPr>
        <w:spacing w:before="240" w:after="120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noProof/>
          <w:sz w:val="16"/>
          <w:szCs w:val="16"/>
          <w:lang w:val="sr-Latn-RS" w:eastAsia="sr-Latn-RS"/>
        </w:rPr>
        <w:drawing>
          <wp:inline distT="0" distB="0" distL="0" distR="0" wp14:anchorId="37330E1B" wp14:editId="3CB0EC10">
            <wp:extent cx="1219200" cy="828675"/>
            <wp:effectExtent l="0" t="0" r="0" b="9525"/>
            <wp:docPr id="1" name="Picture 1" descr="cid:image001.png@01DA5F68.19B8A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A5F68.19B8A62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830DE" w14:textId="77777777" w:rsidR="002471A9" w:rsidRPr="008B270E" w:rsidRDefault="002471A9" w:rsidP="001D37CA">
      <w:pPr>
        <w:spacing w:before="240" w:after="120"/>
        <w:jc w:val="center"/>
        <w:rPr>
          <w:rFonts w:ascii="Arial" w:hAnsi="Arial" w:cs="Arial"/>
          <w:b/>
          <w:lang w:val="sr-Latn-CS"/>
        </w:rPr>
      </w:pPr>
    </w:p>
    <w:p w14:paraId="34F771B7" w14:textId="77777777" w:rsidR="002471A9" w:rsidRPr="008B270E" w:rsidRDefault="002471A9" w:rsidP="001D37CA">
      <w:pPr>
        <w:spacing w:before="240" w:after="120"/>
        <w:jc w:val="center"/>
        <w:rPr>
          <w:rFonts w:ascii="Arial" w:hAnsi="Arial" w:cs="Arial"/>
          <w:b/>
          <w:lang w:val="sr-Latn-CS"/>
        </w:rPr>
      </w:pPr>
    </w:p>
    <w:p w14:paraId="13D254BF" w14:textId="77777777" w:rsidR="001D37CA" w:rsidRPr="008B270E" w:rsidRDefault="001D37CA" w:rsidP="001D37CA">
      <w:pPr>
        <w:spacing w:before="240" w:after="120"/>
        <w:jc w:val="center"/>
        <w:rPr>
          <w:rFonts w:ascii="Arial" w:hAnsi="Arial" w:cs="Arial"/>
          <w:b/>
          <w:lang w:val="sr-Latn-CS"/>
        </w:rPr>
      </w:pPr>
      <w:r w:rsidRPr="008B270E">
        <w:rPr>
          <w:rFonts w:ascii="Arial" w:hAnsi="Arial" w:cs="Arial"/>
          <w:b/>
          <w:lang w:val="sr-Latn-CS"/>
        </w:rPr>
        <w:t>ПОЗИВ ЗА УЧЕШЋЕ НА АУКЦИЈИ</w:t>
      </w:r>
    </w:p>
    <w:p w14:paraId="0709E002" w14:textId="2C7B4527" w:rsidR="001D37CA" w:rsidRPr="0059777D" w:rsidRDefault="003C2B2E" w:rsidP="001D37CA">
      <w:pPr>
        <w:spacing w:before="240" w:after="120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CS"/>
        </w:rPr>
        <w:t>Број: А-00</w:t>
      </w:r>
      <w:r w:rsidR="0059777D">
        <w:rPr>
          <w:rFonts w:ascii="Arial" w:hAnsi="Arial" w:cs="Arial"/>
          <w:b/>
          <w:lang w:val="sr-Latn-CS"/>
        </w:rPr>
        <w:t>2</w:t>
      </w:r>
      <w:r w:rsidR="00903A0F">
        <w:rPr>
          <w:rFonts w:ascii="Arial" w:hAnsi="Arial" w:cs="Arial"/>
          <w:b/>
          <w:lang w:val="sr-Latn-CS"/>
        </w:rPr>
        <w:t>/</w:t>
      </w:r>
      <w:r>
        <w:rPr>
          <w:rFonts w:ascii="Arial" w:hAnsi="Arial" w:cs="Arial"/>
          <w:b/>
          <w:lang w:val="sr-Cyrl-RS"/>
        </w:rPr>
        <w:t>202</w:t>
      </w:r>
      <w:r w:rsidR="0059777D">
        <w:rPr>
          <w:rFonts w:ascii="Arial" w:hAnsi="Arial" w:cs="Arial"/>
          <w:b/>
          <w:lang w:val="sr-Cyrl-RS"/>
        </w:rPr>
        <w:t>6</w:t>
      </w:r>
    </w:p>
    <w:p w14:paraId="20E35E2E" w14:textId="415394B1" w:rsidR="001D37CA" w:rsidRPr="008B270E" w:rsidRDefault="0024476F" w:rsidP="0059777D">
      <w:pPr>
        <w:spacing w:line="276" w:lineRule="auto"/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RS"/>
        </w:rPr>
        <w:t>ХИП Петрохемија д.о.о. Панчево</w:t>
      </w:r>
      <w:r w:rsidR="001D37CA" w:rsidRPr="008B270E">
        <w:rPr>
          <w:rFonts w:ascii="Arial" w:hAnsi="Arial" w:cs="Arial"/>
          <w:lang w:val="sr-Latn-CS"/>
        </w:rPr>
        <w:t xml:space="preserve"> (у даљем тексту: Организатор аукције) по</w:t>
      </w:r>
      <w:r w:rsidR="00355BED">
        <w:rPr>
          <w:rFonts w:ascii="Arial" w:hAnsi="Arial" w:cs="Arial"/>
          <w:lang w:val="sr-Latn-CS"/>
        </w:rPr>
        <w:t xml:space="preserve">зива заинтересована правна, </w:t>
      </w:r>
      <w:r w:rsidR="00355BED">
        <w:rPr>
          <w:rFonts w:ascii="Arial" w:hAnsi="Arial" w:cs="Arial"/>
          <w:lang w:val="sr-Cyrl-RS"/>
        </w:rPr>
        <w:t xml:space="preserve">физичка </w:t>
      </w:r>
      <w:r w:rsidR="00D24225">
        <w:rPr>
          <w:rFonts w:ascii="Arial" w:hAnsi="Arial" w:cs="Arial"/>
          <w:lang w:val="sr-Latn-CS"/>
        </w:rPr>
        <w:t>лица и</w:t>
      </w:r>
      <w:r w:rsidR="001D37CA" w:rsidRPr="008B270E">
        <w:rPr>
          <w:rFonts w:ascii="Arial" w:hAnsi="Arial" w:cs="Arial"/>
          <w:lang w:val="sr-Latn-CS"/>
        </w:rPr>
        <w:t xml:space="preserve"> предузетнике </w:t>
      </w:r>
      <w:r w:rsidR="001D37CA" w:rsidRPr="00D24225">
        <w:rPr>
          <w:rFonts w:ascii="Arial" w:hAnsi="Arial" w:cs="Arial"/>
          <w:color w:val="FF0000"/>
          <w:lang w:val="sr-Latn-CS"/>
        </w:rPr>
        <w:t xml:space="preserve"> </w:t>
      </w:r>
      <w:r w:rsidR="001D37CA" w:rsidRPr="008B270E">
        <w:rPr>
          <w:rFonts w:ascii="Arial" w:hAnsi="Arial" w:cs="Arial"/>
          <w:lang w:val="sr-Latn-CS"/>
        </w:rPr>
        <w:t xml:space="preserve">да учествују у поступку аукције </w:t>
      </w:r>
    </w:p>
    <w:p w14:paraId="4DA0E00E" w14:textId="365AE238" w:rsidR="001B4620" w:rsidRPr="005F15AD" w:rsidRDefault="001D37CA" w:rsidP="0059777D">
      <w:pPr>
        <w:spacing w:line="276" w:lineRule="auto"/>
        <w:jc w:val="center"/>
        <w:rPr>
          <w:rFonts w:ascii="Arial" w:hAnsi="Arial" w:cs="Arial"/>
          <w:spacing w:val="6"/>
          <w:sz w:val="22"/>
          <w:szCs w:val="22"/>
          <w:lang w:val="sr-Cyrl-RS"/>
        </w:rPr>
      </w:pPr>
      <w:r w:rsidRPr="008B270E">
        <w:rPr>
          <w:rFonts w:ascii="Arial" w:hAnsi="Arial" w:cs="Arial"/>
          <w:lang w:val="sr-Latn-CS"/>
        </w:rPr>
        <w:t>за продају</w:t>
      </w:r>
      <w:r w:rsidR="00A73F5E" w:rsidRPr="008B270E">
        <w:rPr>
          <w:rFonts w:ascii="Arial" w:hAnsi="Arial" w:cs="Arial"/>
          <w:lang w:val="sr-Cyrl-RS"/>
        </w:rPr>
        <w:t xml:space="preserve"> </w:t>
      </w:r>
      <w:r w:rsidR="0059777D">
        <w:rPr>
          <w:rFonts w:ascii="Arial" w:hAnsi="Arial" w:cs="Arial"/>
          <w:lang w:val="sr-Cyrl-RS"/>
        </w:rPr>
        <w:t xml:space="preserve">неопасног </w:t>
      </w:r>
      <w:r w:rsidR="00BE7C90">
        <w:rPr>
          <w:rFonts w:ascii="Arial" w:hAnsi="Arial" w:cs="Arial"/>
          <w:lang w:val="sr-Cyrl-RS"/>
        </w:rPr>
        <w:t>отпад</w:t>
      </w:r>
      <w:r w:rsidR="0059777D">
        <w:rPr>
          <w:rFonts w:ascii="Arial" w:hAnsi="Arial" w:cs="Arial"/>
          <w:lang w:val="sr-Cyrl-RS"/>
        </w:rPr>
        <w:t xml:space="preserve"> по лотовима</w:t>
      </w:r>
      <w:r w:rsidR="001B4620" w:rsidRPr="008B270E">
        <w:rPr>
          <w:rFonts w:ascii="Arial" w:hAnsi="Arial" w:cs="Arial"/>
          <w:lang w:val="sr-Latn-CS"/>
        </w:rPr>
        <w:br w:type="page"/>
      </w:r>
    </w:p>
    <w:p w14:paraId="2FC04EA8" w14:textId="77777777" w:rsidR="000455FB" w:rsidRPr="008B270E" w:rsidRDefault="000455FB" w:rsidP="000455FB">
      <w:pPr>
        <w:spacing w:before="120" w:after="12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8B270E">
        <w:rPr>
          <w:rFonts w:ascii="Arial" w:hAnsi="Arial" w:cs="Arial"/>
          <w:b/>
          <w:sz w:val="22"/>
          <w:szCs w:val="22"/>
          <w:lang w:val="sr-Cyrl-RS"/>
        </w:rPr>
        <w:lastRenderedPageBreak/>
        <w:t>ОПИС ПРЕДМЕТА АУКЦИЈЕ: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40"/>
        <w:gridCol w:w="2445"/>
      </w:tblGrid>
      <w:tr w:rsidR="00834C59" w:rsidRPr="008B270E" w14:paraId="3F1126AC" w14:textId="77777777" w:rsidTr="00834C59">
        <w:trPr>
          <w:trHeight w:val="363"/>
          <w:jc w:val="center"/>
        </w:trPr>
        <w:tc>
          <w:tcPr>
            <w:tcW w:w="5840" w:type="dxa"/>
            <w:vMerge w:val="restart"/>
          </w:tcPr>
          <w:p w14:paraId="074A1232" w14:textId="77777777" w:rsidR="00834C59" w:rsidRDefault="00834C59" w:rsidP="006A7667">
            <w:pPr>
              <w:spacing w:before="120" w:after="120"/>
              <w:ind w:left="-65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</w:p>
          <w:p w14:paraId="6CE53A76" w14:textId="77777777" w:rsidR="00834C59" w:rsidRDefault="00834C59" w:rsidP="006A7667">
            <w:pPr>
              <w:spacing w:before="120" w:after="120"/>
              <w:ind w:left="-65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</w:p>
          <w:p w14:paraId="7F964723" w14:textId="71FF5ED0" w:rsidR="00834C59" w:rsidRPr="008B270E" w:rsidRDefault="00834C59" w:rsidP="006A7667">
            <w:pPr>
              <w:spacing w:before="120" w:after="120"/>
              <w:ind w:left="-65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8B270E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Локација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 xml:space="preserve"> отпада</w:t>
            </w:r>
          </w:p>
        </w:tc>
        <w:tc>
          <w:tcPr>
            <w:tcW w:w="2445" w:type="dxa"/>
          </w:tcPr>
          <w:p w14:paraId="6F27C78E" w14:textId="542F10B7" w:rsidR="00834C59" w:rsidRPr="00834C59" w:rsidRDefault="00834C59" w:rsidP="000455F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834C59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Панчево</w:t>
            </w:r>
          </w:p>
          <w:p w14:paraId="43340E30" w14:textId="2B03A1E1" w:rsidR="00834C59" w:rsidRPr="00834C59" w:rsidRDefault="00834C59" w:rsidP="000455F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Спољностарчевачка</w:t>
            </w:r>
            <w:r w:rsidRPr="00834C59">
              <w:rPr>
                <w:rFonts w:ascii="Arial" w:hAnsi="Arial" w:cs="Arial"/>
                <w:sz w:val="22"/>
                <w:szCs w:val="22"/>
              </w:rPr>
              <w:t xml:space="preserve"> 82</w:t>
            </w:r>
          </w:p>
        </w:tc>
      </w:tr>
      <w:tr w:rsidR="00834C59" w:rsidRPr="008B270E" w14:paraId="5015597D" w14:textId="77777777" w:rsidTr="00834C59">
        <w:trPr>
          <w:trHeight w:val="363"/>
          <w:jc w:val="center"/>
        </w:trPr>
        <w:tc>
          <w:tcPr>
            <w:tcW w:w="5840" w:type="dxa"/>
            <w:vMerge/>
          </w:tcPr>
          <w:p w14:paraId="3A96AD8D" w14:textId="77777777" w:rsidR="00834C59" w:rsidRPr="008B270E" w:rsidRDefault="00834C59" w:rsidP="006A7667">
            <w:pPr>
              <w:spacing w:before="120" w:after="120"/>
              <w:ind w:left="-652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</w:p>
        </w:tc>
        <w:tc>
          <w:tcPr>
            <w:tcW w:w="2445" w:type="dxa"/>
          </w:tcPr>
          <w:p w14:paraId="0254A4FD" w14:textId="77777777" w:rsidR="00834C59" w:rsidRPr="00834C59" w:rsidRDefault="00834C59" w:rsidP="000455F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 w:rsidRPr="00834C59"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  <w:t>Елемир</w:t>
            </w:r>
          </w:p>
          <w:p w14:paraId="418CC2AE" w14:textId="736D41EC" w:rsidR="00834C59" w:rsidRPr="00834C59" w:rsidRDefault="00834C59" w:rsidP="000455F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</w:rPr>
              <w:t>Индустријска</w:t>
            </w:r>
            <w:r w:rsidRPr="00834C5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бб</w:t>
            </w:r>
          </w:p>
        </w:tc>
      </w:tr>
    </w:tbl>
    <w:p w14:paraId="10056928" w14:textId="77777777" w:rsidR="000455FB" w:rsidRDefault="000455FB" w:rsidP="000455FB">
      <w:pPr>
        <w:spacing w:before="120" w:after="120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tbl>
      <w:tblPr>
        <w:tblW w:w="837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4387"/>
        <w:gridCol w:w="1373"/>
        <w:gridCol w:w="1800"/>
      </w:tblGrid>
      <w:tr w:rsidR="00216823" w:rsidRPr="00B45692" w14:paraId="6E8573B1" w14:textId="77777777" w:rsidTr="00DC6A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FE0C0" w14:textId="58421E7F" w:rsidR="00216823" w:rsidRPr="00BC4309" w:rsidRDefault="00216823" w:rsidP="00216823">
            <w:pPr>
              <w:spacing w:after="200" w:line="276" w:lineRule="auto"/>
              <w:ind w:left="-142" w:right="-9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</w:pPr>
            <w:bookmarkStart w:id="0" w:name="_Hlk223352399"/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ЛОТ 1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DE897" w14:textId="6C7660A6" w:rsidR="00216823" w:rsidRPr="00BC4309" w:rsidRDefault="00216823" w:rsidP="00216823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Назив/врста отпада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33356" w14:textId="77777777" w:rsidR="00216823" w:rsidRDefault="00216823" w:rsidP="00216823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56ACB8FF" w14:textId="770E3F9B" w:rsidR="00216823" w:rsidRPr="00216823" w:rsidRDefault="00216823" w:rsidP="00216823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Количина (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 xml:space="preserve">cca </w:t>
            </w:r>
            <w:r w:rsidR="00BD38AE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т/год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B8C0" w14:textId="77777777" w:rsidR="00216823" w:rsidRDefault="00216823" w:rsidP="00216823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125494BD" w14:textId="28C023E6" w:rsidR="00216823" w:rsidRPr="00BC4309" w:rsidRDefault="00216823" w:rsidP="00216823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Почетна цена</w:t>
            </w:r>
            <w:r w:rsidRPr="00BC4309">
              <w:rPr>
                <w:rFonts w:ascii="Arial" w:eastAsia="Calibri" w:hAnsi="Arial" w:cs="Arial"/>
                <w:b/>
                <w:bCs/>
                <w:color w:val="1F497D"/>
                <w:sz w:val="20"/>
                <w:szCs w:val="20"/>
                <w:lang w:val="sr-Cyrl-RS"/>
              </w:rPr>
              <w:t xml:space="preserve"> </w:t>
            </w:r>
          </w:p>
          <w:p w14:paraId="3B42034D" w14:textId="6E2DFFA0" w:rsidR="00216823" w:rsidRPr="00BC4309" w:rsidRDefault="00216823" w:rsidP="00216823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РСД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кг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 xml:space="preserve"> без ПДВ-а</w:t>
            </w:r>
          </w:p>
        </w:tc>
      </w:tr>
      <w:tr w:rsidR="00DC6A4F" w:rsidRPr="00BC4309" w14:paraId="2F2F6309" w14:textId="77777777" w:rsidTr="00DC6A4F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43B86" w14:textId="1C3FF7B6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C3E46" w14:textId="7DA32F40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ru-RU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Otpadno drvo (indeksni broj 17 02 01)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DC07F" w14:textId="785893D2" w:rsidR="00DC6A4F" w:rsidRPr="00DC6A4F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A367" w14:textId="792BDCF1" w:rsidR="00DC6A4F" w:rsidRPr="00DC6A4F" w:rsidRDefault="00DC6A4F" w:rsidP="00DC6A4F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sr-Cyrl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</w:tr>
      <w:tr w:rsidR="00DC6A4F" w:rsidRPr="00BC4309" w14:paraId="38FEFE26" w14:textId="77777777" w:rsidTr="00DC6A4F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EA2F9" w14:textId="30BA04BC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2.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F3082" w14:textId="22C7FAEB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Otpadno trulo drvo (indeksni broj 17 02 01)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9D0D" w14:textId="6CF1DC77" w:rsidR="00DC6A4F" w:rsidRPr="00DC6A4F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F3E8" w14:textId="15A3ABEE" w:rsidR="00DC6A4F" w:rsidRPr="00DC6A4F" w:rsidRDefault="00DC6A4F" w:rsidP="00DC6A4F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sr-Cyrl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</w:tr>
      <w:tr w:rsidR="00DC6A4F" w:rsidRPr="00BC4309" w14:paraId="39F8639A" w14:textId="77777777" w:rsidTr="00DC6A4F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62174" w14:textId="22D5C2C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3.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E4BDD" w14:textId="4307961D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 od plastike (indeksni broj 17 02 03)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12644" w14:textId="1516A969" w:rsidR="00DC6A4F" w:rsidRPr="00DC6A4F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566" w14:textId="216DD094" w:rsidR="00DC6A4F" w:rsidRPr="00DC6A4F" w:rsidRDefault="00DC6A4F" w:rsidP="00DC6A4F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sr-Cyrl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</w:tr>
      <w:tr w:rsidR="00DC6A4F" w:rsidRPr="00BC4309" w14:paraId="1BDD4660" w14:textId="77777777" w:rsidTr="00DC6A4F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59754" w14:textId="3335E58C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4.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B770B" w14:textId="0CE7706C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 od gume (indeksni broj 19 12 04)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2887D" w14:textId="25D08A9F" w:rsidR="00DC6A4F" w:rsidRPr="00DC6A4F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CC53" w14:textId="4C62AFC1" w:rsidR="00DC6A4F" w:rsidRPr="00DC6A4F" w:rsidRDefault="00DC6A4F" w:rsidP="00DC6A4F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sr-Cyrl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</w:tr>
      <w:tr w:rsidR="00DC6A4F" w:rsidRPr="00BC4309" w14:paraId="20AB66F7" w14:textId="77777777" w:rsidTr="00DC6A4F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15E61" w14:textId="552C02A1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5.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E70A7" w14:textId="00FD6F96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Otpadni papir i karton (indeksni broj 20 01 01)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48018" w14:textId="15AE7342" w:rsidR="00DC6A4F" w:rsidRPr="00DC6A4F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1938" w14:textId="6088736F" w:rsidR="00DC6A4F" w:rsidRPr="00DC6A4F" w:rsidRDefault="00DC6A4F" w:rsidP="00DC6A4F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sr-Cyrl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</w:tr>
      <w:tr w:rsidR="00DC6A4F" w:rsidRPr="00BC4309" w14:paraId="4D06DFB4" w14:textId="77777777" w:rsidTr="00DC6A4F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57AE5" w14:textId="53DEDBD2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6.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8608F" w14:textId="6DC1411A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ru-RU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 xml:space="preserve">Ambalažni </w:t>
            </w:r>
            <w:proofErr w:type="gramStart"/>
            <w:r w:rsidRPr="00DC6A4F">
              <w:rPr>
                <w:rFonts w:ascii="Arial" w:hAnsi="Arial" w:cs="Arial"/>
                <w:sz w:val="22"/>
                <w:szCs w:val="22"/>
              </w:rPr>
              <w:t>otpad  (</w:t>
            </w:r>
            <w:proofErr w:type="gramEnd"/>
            <w:r w:rsidRPr="00DC6A4F">
              <w:rPr>
                <w:rFonts w:ascii="Arial" w:hAnsi="Arial" w:cs="Arial"/>
                <w:sz w:val="22"/>
                <w:szCs w:val="22"/>
              </w:rPr>
              <w:t>indeksni broj 15 01 02)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D1EB8" w14:textId="29EB6773" w:rsidR="00DC6A4F" w:rsidRPr="00DC6A4F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71B4" w14:textId="46EC7AEC" w:rsidR="00DC6A4F" w:rsidRPr="00DC6A4F" w:rsidRDefault="00DC6A4F" w:rsidP="00DC6A4F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sr-Cyrl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DC6A4F" w:rsidRPr="00BC4309" w14:paraId="56662207" w14:textId="77777777" w:rsidTr="00DC6A4F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30B48" w14:textId="01D755C9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7.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9CEC" w14:textId="793488E5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Ambalažni otpad – papirno (mešana ambalaža) 200 l (indeksni broj 15 01 06)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50CC9" w14:textId="6F74BF3C" w:rsidR="00DC6A4F" w:rsidRPr="00DC6A4F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4906" w14:textId="6CD95F59" w:rsidR="00DC6A4F" w:rsidRPr="00DC6A4F" w:rsidRDefault="00DC6A4F" w:rsidP="00DC6A4F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sr-Cyrl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DC6A4F" w:rsidRPr="00BC4309" w14:paraId="0509FE1B" w14:textId="77777777" w:rsidTr="00DC6A4F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37954" w14:textId="63EC73CA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8.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24D9B" w14:textId="6A2BD197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 xml:space="preserve">Ambalažni otpad – metalno bure 200 </w:t>
            </w:r>
            <w:proofErr w:type="gramStart"/>
            <w:r w:rsidRPr="00DC6A4F">
              <w:rPr>
                <w:rFonts w:ascii="Arial" w:hAnsi="Arial" w:cs="Arial"/>
                <w:sz w:val="22"/>
                <w:szCs w:val="22"/>
              </w:rPr>
              <w:t>l  (</w:t>
            </w:r>
            <w:proofErr w:type="gramEnd"/>
            <w:r w:rsidRPr="00DC6A4F">
              <w:rPr>
                <w:rFonts w:ascii="Arial" w:hAnsi="Arial" w:cs="Arial"/>
                <w:sz w:val="22"/>
                <w:szCs w:val="22"/>
              </w:rPr>
              <w:t>indeksni broj 15 01 04)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EEBA" w14:textId="2E147C3A" w:rsidR="00DC6A4F" w:rsidRPr="00DC6A4F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30FC" w14:textId="62EE85E6" w:rsidR="00DC6A4F" w:rsidRPr="00DC6A4F" w:rsidRDefault="00DC6A4F" w:rsidP="00DC6A4F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sr-Cyrl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</w:tr>
      <w:tr w:rsidR="00DC6A4F" w:rsidRPr="00BC4309" w14:paraId="2C687530" w14:textId="77777777" w:rsidTr="00DC6A4F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226A2" w14:textId="37115A66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9.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0F79C" w14:textId="7393B7AC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ru-RU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 xml:space="preserve">PET ambalaža (indeksni broj 15 01 02)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7DE96" w14:textId="04FA29A3" w:rsidR="00DC6A4F" w:rsidRPr="00DC6A4F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DBD7" w14:textId="0C1C1847" w:rsidR="00DC6A4F" w:rsidRPr="00DC6A4F" w:rsidRDefault="00DC6A4F" w:rsidP="00DC6A4F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sr-Cyrl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</w:tr>
      <w:bookmarkEnd w:id="0"/>
    </w:tbl>
    <w:p w14:paraId="6FC9A955" w14:textId="2F536E63" w:rsidR="00BC4309" w:rsidRDefault="00BC4309" w:rsidP="006A7667">
      <w:pPr>
        <w:spacing w:before="120" w:after="120"/>
        <w:rPr>
          <w:rFonts w:ascii="Arial" w:hAnsi="Arial" w:cs="Arial"/>
          <w:b/>
          <w:sz w:val="22"/>
          <w:szCs w:val="22"/>
          <w:lang w:val="sr-Latn-CS"/>
        </w:rPr>
      </w:pPr>
    </w:p>
    <w:tbl>
      <w:tblPr>
        <w:tblW w:w="837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3510"/>
        <w:gridCol w:w="1980"/>
        <w:gridCol w:w="2070"/>
      </w:tblGrid>
      <w:tr w:rsidR="00AF57B6" w:rsidRPr="00B45692" w14:paraId="1091E01B" w14:textId="77777777" w:rsidTr="003C7061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7B413" w14:textId="42B6543F" w:rsidR="00AF57B6" w:rsidRPr="00AF57B6" w:rsidRDefault="00AF57B6" w:rsidP="003C7061">
            <w:pPr>
              <w:spacing w:after="200" w:line="276" w:lineRule="auto"/>
              <w:ind w:left="-142" w:right="-9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ЛОТ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4165F" w14:textId="77777777" w:rsidR="00AF57B6" w:rsidRPr="00BC4309" w:rsidRDefault="00AF57B6" w:rsidP="003C7061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Назив/врста отпада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AE957" w14:textId="77777777" w:rsidR="00AF57B6" w:rsidRDefault="00AF57B6" w:rsidP="003C7061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4FC69C99" w14:textId="575E3F64" w:rsidR="00AF57B6" w:rsidRPr="00216823" w:rsidRDefault="00AF57B6" w:rsidP="003C7061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Количина (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 xml:space="preserve">cca </w:t>
            </w:r>
            <w:r w:rsidR="00BD38AE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т/год</w:t>
            </w:r>
            <w:r w:rsidR="00BD38AE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)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8C4D" w14:textId="77777777" w:rsidR="00AF57B6" w:rsidRDefault="00AF57B6" w:rsidP="003C7061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7903B9BF" w14:textId="77777777" w:rsidR="00834C59" w:rsidRPr="00BC4309" w:rsidRDefault="00834C59" w:rsidP="00834C59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Почетна цена</w:t>
            </w:r>
            <w:r w:rsidRPr="00BC4309">
              <w:rPr>
                <w:rFonts w:ascii="Arial" w:eastAsia="Calibri" w:hAnsi="Arial" w:cs="Arial"/>
                <w:b/>
                <w:bCs/>
                <w:color w:val="1F497D"/>
                <w:sz w:val="20"/>
                <w:szCs w:val="20"/>
                <w:lang w:val="sr-Cyrl-RS"/>
              </w:rPr>
              <w:t xml:space="preserve"> </w:t>
            </w:r>
          </w:p>
          <w:p w14:paraId="44CD3C5F" w14:textId="50586F8F" w:rsidR="00AF57B6" w:rsidRPr="00BC4309" w:rsidRDefault="00AF57B6" w:rsidP="003C7061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РСД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кг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 xml:space="preserve"> без ПДВ-а</w:t>
            </w:r>
          </w:p>
        </w:tc>
      </w:tr>
      <w:tr w:rsidR="00DC6A4F" w:rsidRPr="00BC4309" w14:paraId="0DD4C323" w14:textId="77777777" w:rsidTr="003C7061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F2C3F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CA341" w14:textId="77777777" w:rsidR="00DC6A4F" w:rsidRPr="00DC6A4F" w:rsidRDefault="00DC6A4F" w:rsidP="00DC6A4F">
            <w:pPr>
              <w:rPr>
                <w:rFonts w:ascii="Arial" w:hAnsi="Arial" w:cs="Arial"/>
                <w:sz w:val="22"/>
                <w:szCs w:val="22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Otpadne baterije i akumulatori</w:t>
            </w:r>
          </w:p>
          <w:p w14:paraId="43614ED1" w14:textId="713FD2CC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(indeksni broj 16 06 01*)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99147" w14:textId="3886C250" w:rsidR="00DC6A4F" w:rsidRPr="00DC6A4F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131A" w14:textId="709BC66E" w:rsidR="00DC6A4F" w:rsidRPr="00DC6A4F" w:rsidRDefault="00DC6A4F" w:rsidP="00DC6A4F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sr-Cyrl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30,00</w:t>
            </w:r>
          </w:p>
        </w:tc>
      </w:tr>
    </w:tbl>
    <w:p w14:paraId="2EBE8882" w14:textId="78A1E195" w:rsidR="00AF57B6" w:rsidRDefault="00AF57B6" w:rsidP="006A7667">
      <w:pPr>
        <w:spacing w:before="120" w:after="120"/>
        <w:rPr>
          <w:rFonts w:ascii="Arial" w:hAnsi="Arial" w:cs="Arial"/>
          <w:b/>
          <w:sz w:val="22"/>
          <w:szCs w:val="22"/>
          <w:lang w:val="sr-Latn-CS"/>
        </w:rPr>
      </w:pPr>
    </w:p>
    <w:p w14:paraId="75580856" w14:textId="4D44CB25" w:rsidR="003C7061" w:rsidRDefault="003C7061" w:rsidP="006A7667">
      <w:pPr>
        <w:spacing w:before="120" w:after="120"/>
        <w:rPr>
          <w:rFonts w:ascii="Arial" w:hAnsi="Arial" w:cs="Arial"/>
          <w:b/>
          <w:sz w:val="22"/>
          <w:szCs w:val="22"/>
          <w:lang w:val="sr-Latn-CS"/>
        </w:rPr>
      </w:pPr>
    </w:p>
    <w:p w14:paraId="633226AD" w14:textId="1602ABB1" w:rsidR="003C7061" w:rsidRDefault="003C7061" w:rsidP="006A7667">
      <w:pPr>
        <w:spacing w:before="120" w:after="120"/>
        <w:rPr>
          <w:rFonts w:ascii="Arial" w:hAnsi="Arial" w:cs="Arial"/>
          <w:b/>
          <w:sz w:val="22"/>
          <w:szCs w:val="22"/>
          <w:lang w:val="sr-Latn-CS"/>
        </w:rPr>
      </w:pPr>
    </w:p>
    <w:p w14:paraId="041B3C24" w14:textId="70F8A32C" w:rsidR="00AF57B6" w:rsidRDefault="00AF57B6" w:rsidP="006A7667">
      <w:pPr>
        <w:spacing w:before="120" w:after="120"/>
        <w:rPr>
          <w:rFonts w:ascii="Arial" w:hAnsi="Arial" w:cs="Arial"/>
          <w:b/>
          <w:sz w:val="22"/>
          <w:szCs w:val="22"/>
          <w:lang w:val="sr-Latn-CS"/>
        </w:rPr>
      </w:pPr>
    </w:p>
    <w:tbl>
      <w:tblPr>
        <w:tblW w:w="837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3510"/>
        <w:gridCol w:w="1980"/>
        <w:gridCol w:w="2070"/>
      </w:tblGrid>
      <w:tr w:rsidR="00AF57B6" w:rsidRPr="00B45692" w14:paraId="6282396A" w14:textId="77777777" w:rsidTr="003C7061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E777F" w14:textId="75C41327" w:rsidR="00AF57B6" w:rsidRPr="00AF57B6" w:rsidRDefault="00AF57B6" w:rsidP="003C7061">
            <w:pPr>
              <w:spacing w:after="200" w:line="276" w:lineRule="auto"/>
              <w:ind w:left="-142" w:right="-9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ЛОТ </w:t>
            </w:r>
            <w:r w:rsidR="00DC6A4F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B1B67" w14:textId="77777777" w:rsidR="00AF57B6" w:rsidRPr="00BC4309" w:rsidRDefault="00AF57B6" w:rsidP="003C7061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Назив/врста отпада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71736" w14:textId="77777777" w:rsidR="00AF57B6" w:rsidRDefault="00AF57B6" w:rsidP="003C7061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12922F76" w14:textId="30AFDFA5" w:rsidR="00AF57B6" w:rsidRPr="00216823" w:rsidRDefault="00AF57B6" w:rsidP="003C7061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Количина (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 xml:space="preserve">cca </w:t>
            </w:r>
            <w:r w:rsidR="00BD38AE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т/год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883A" w14:textId="77777777" w:rsidR="00AF57B6" w:rsidRDefault="00AF57B6" w:rsidP="003C7061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1EF9CC33" w14:textId="77777777" w:rsidR="00834C59" w:rsidRPr="00BC4309" w:rsidRDefault="00834C59" w:rsidP="00834C59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Почетна цена</w:t>
            </w:r>
            <w:r w:rsidRPr="00BC4309">
              <w:rPr>
                <w:rFonts w:ascii="Arial" w:eastAsia="Calibri" w:hAnsi="Arial" w:cs="Arial"/>
                <w:b/>
                <w:bCs/>
                <w:color w:val="1F497D"/>
                <w:sz w:val="20"/>
                <w:szCs w:val="20"/>
                <w:lang w:val="sr-Cyrl-RS"/>
              </w:rPr>
              <w:t xml:space="preserve"> </w:t>
            </w:r>
          </w:p>
          <w:p w14:paraId="02D5E36B" w14:textId="662378BB" w:rsidR="00AF57B6" w:rsidRPr="00BC4309" w:rsidRDefault="00AF57B6" w:rsidP="003C7061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РСД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кг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 xml:space="preserve"> без ПДВ-а</w:t>
            </w:r>
          </w:p>
        </w:tc>
      </w:tr>
      <w:tr w:rsidR="00DC6A4F" w:rsidRPr="00BC4309" w14:paraId="09F83413" w14:textId="77777777" w:rsidTr="003C7061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18488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62AE6" w14:textId="0A3F986A" w:rsidR="00DC6A4F" w:rsidRPr="00DC6A4F" w:rsidRDefault="00DC6A4F" w:rsidP="00DC6A4F">
            <w:pPr>
              <w:rPr>
                <w:rFonts w:ascii="Arial" w:hAnsi="Arial" w:cs="Arial"/>
                <w:sz w:val="22"/>
                <w:szCs w:val="22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 xml:space="preserve">Električni i elektronski otpad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DC6A4F">
              <w:rPr>
                <w:rFonts w:ascii="Arial" w:hAnsi="Arial" w:cs="Arial"/>
                <w:sz w:val="22"/>
                <w:szCs w:val="22"/>
              </w:rPr>
              <w:t xml:space="preserve"> opasan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Pr="00DC6A4F">
              <w:rPr>
                <w:rFonts w:ascii="Arial" w:hAnsi="Arial" w:cs="Arial"/>
                <w:sz w:val="22"/>
                <w:szCs w:val="22"/>
              </w:rPr>
              <w:t>(indeksni broj 20 01 35</w:t>
            </w:r>
            <w:proofErr w:type="gramStart"/>
            <w:r w:rsidRPr="00DC6A4F">
              <w:rPr>
                <w:rFonts w:ascii="Arial" w:hAnsi="Arial" w:cs="Arial"/>
                <w:sz w:val="22"/>
                <w:szCs w:val="22"/>
              </w:rPr>
              <w:t>* )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89D10" w14:textId="0EAD2A79" w:rsidR="00DC6A4F" w:rsidRPr="00DC6A4F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2AAE" w14:textId="244322C0" w:rsidR="00DC6A4F" w:rsidRPr="00DC6A4F" w:rsidRDefault="00DC6A4F" w:rsidP="00DC6A4F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sr-Cyrl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</w:tr>
      <w:tr w:rsidR="00DC6A4F" w:rsidRPr="00BC4309" w14:paraId="57C68AB1" w14:textId="77777777" w:rsidTr="003C7061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E2E32" w14:textId="2E3A66B4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2.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EE1F2" w14:textId="44C6C451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Otpadne florescentne cevi (indeksni broj 20 01 21*)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EDA16" w14:textId="09285B85" w:rsidR="00DC6A4F" w:rsidRPr="00DC6A4F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27F5" w14:textId="6C4BB762" w:rsidR="00DC6A4F" w:rsidRPr="00DC6A4F" w:rsidRDefault="00DC6A4F" w:rsidP="00DC6A4F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sr-Cyrl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</w:tr>
      <w:tr w:rsidR="00DC6A4F" w:rsidRPr="00BC4309" w14:paraId="68341A60" w14:textId="77777777" w:rsidTr="003C7061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096C9" w14:textId="63F93243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3.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55DE9" w14:textId="2587F7D7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Električni i elektronski otpad- neopasan (indeksni broj 20 01 36)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72A9" w14:textId="0571A1CB" w:rsidR="00DC6A4F" w:rsidRPr="00DC6A4F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8E04" w14:textId="73589926" w:rsidR="00DC6A4F" w:rsidRPr="00DC6A4F" w:rsidRDefault="00DC6A4F" w:rsidP="00DC6A4F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sr-Cyrl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20,00</w:t>
            </w:r>
          </w:p>
        </w:tc>
      </w:tr>
    </w:tbl>
    <w:p w14:paraId="0D98BBEF" w14:textId="77777777" w:rsidR="00AF57B6" w:rsidRPr="008B270E" w:rsidRDefault="00AF57B6" w:rsidP="006A7667">
      <w:pPr>
        <w:spacing w:before="120" w:after="120"/>
        <w:rPr>
          <w:rFonts w:ascii="Arial" w:hAnsi="Arial" w:cs="Arial"/>
          <w:b/>
          <w:sz w:val="22"/>
          <w:szCs w:val="22"/>
          <w:lang w:val="sr-Latn-CS"/>
        </w:rPr>
      </w:pPr>
    </w:p>
    <w:p w14:paraId="26721DD0" w14:textId="5DC1F74D" w:rsidR="00BC4309" w:rsidRPr="006A7667" w:rsidRDefault="000455FB" w:rsidP="00BC4309">
      <w:pPr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8B270E">
        <w:rPr>
          <w:rFonts w:ascii="Arial" w:hAnsi="Arial" w:cs="Arial"/>
          <w:b/>
          <w:sz w:val="22"/>
          <w:szCs w:val="22"/>
          <w:lang w:val="ru-RU"/>
        </w:rPr>
        <w:t>Контакт особа за сва техничка питања у вези предмета аукције</w:t>
      </w:r>
      <w:r w:rsidR="00BC4309">
        <w:rPr>
          <w:rFonts w:ascii="Arial" w:hAnsi="Arial" w:cs="Arial"/>
          <w:b/>
          <w:sz w:val="22"/>
          <w:szCs w:val="22"/>
          <w:lang w:val="ru-RU"/>
        </w:rPr>
        <w:t xml:space="preserve">, као и договор око увида у стање </w:t>
      </w:r>
      <w:r w:rsidR="006A7667">
        <w:rPr>
          <w:rFonts w:ascii="Arial" w:hAnsi="Arial" w:cs="Arial"/>
          <w:b/>
          <w:sz w:val="22"/>
          <w:szCs w:val="22"/>
          <w:lang w:val="sr-Cyrl-RS"/>
        </w:rPr>
        <w:t>неопасног отпада</w:t>
      </w:r>
    </w:p>
    <w:p w14:paraId="02EE78D4" w14:textId="3C311BD1" w:rsidR="00BE7C90" w:rsidRPr="00BA0A1D" w:rsidRDefault="00BA0A1D" w:rsidP="00BA0A1D">
      <w:pPr>
        <w:pStyle w:val="ListParagraph"/>
        <w:numPr>
          <w:ilvl w:val="0"/>
          <w:numId w:val="34"/>
        </w:numPr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Милан Ћирић </w:t>
      </w:r>
      <w:r w:rsidR="00BC4309" w:rsidRPr="00BA0A1D">
        <w:rPr>
          <w:rFonts w:ascii="Arial" w:hAnsi="Arial" w:cs="Arial"/>
          <w:b/>
          <w:sz w:val="22"/>
          <w:szCs w:val="22"/>
        </w:rPr>
        <w:t xml:space="preserve">(064 </w:t>
      </w:r>
      <w:r w:rsidR="0024476F" w:rsidRPr="00BA0A1D">
        <w:rPr>
          <w:rFonts w:ascii="Arial" w:hAnsi="Arial" w:cs="Arial"/>
          <w:b/>
          <w:sz w:val="22"/>
          <w:szCs w:val="22"/>
        </w:rPr>
        <w:t xml:space="preserve">8566 </w:t>
      </w:r>
      <w:r w:rsidR="003C2B2E" w:rsidRPr="00BA0A1D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  <w:lang w:val="sr-Cyrl-RS"/>
        </w:rPr>
        <w:t>05</w:t>
      </w:r>
      <w:r w:rsidR="00BC4309" w:rsidRPr="00BA0A1D">
        <w:rPr>
          <w:rFonts w:ascii="Arial" w:hAnsi="Arial" w:cs="Arial"/>
          <w:b/>
          <w:sz w:val="22"/>
          <w:szCs w:val="22"/>
        </w:rPr>
        <w:t>)</w:t>
      </w:r>
    </w:p>
    <w:p w14:paraId="119DFC57" w14:textId="20315492" w:rsidR="000455FB" w:rsidRPr="00A31E22" w:rsidRDefault="006A7667" w:rsidP="00F5526F">
      <w:pPr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ru-RU"/>
        </w:rPr>
        <w:t>Неопасни отпад можете,</w:t>
      </w:r>
      <w:r w:rsidR="00A31E22">
        <w:rPr>
          <w:rFonts w:ascii="Arial" w:hAnsi="Arial" w:cs="Arial"/>
          <w:b/>
          <w:sz w:val="22"/>
          <w:szCs w:val="22"/>
          <w:lang w:val="sr-Cyrl-RS"/>
        </w:rPr>
        <w:t xml:space="preserve"> у</w:t>
      </w:r>
      <w:r w:rsidR="0024476F">
        <w:rPr>
          <w:rFonts w:ascii="Arial" w:hAnsi="Arial" w:cs="Arial"/>
          <w:b/>
          <w:sz w:val="22"/>
          <w:szCs w:val="22"/>
          <w:lang w:val="sr-Cyrl-RS"/>
        </w:rPr>
        <w:t>з</w:t>
      </w:r>
      <w:r w:rsidR="00A31E22">
        <w:rPr>
          <w:rFonts w:ascii="Arial" w:hAnsi="Arial" w:cs="Arial"/>
          <w:b/>
          <w:sz w:val="22"/>
          <w:szCs w:val="22"/>
          <w:lang w:val="sr-Cyrl-RS"/>
        </w:rPr>
        <w:t xml:space="preserve"> предходну најаву погледати, радним данима</w:t>
      </w:r>
      <w:r w:rsidR="00BC4309" w:rsidRPr="00A31E22"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gramStart"/>
      <w:r w:rsidR="00A31E22" w:rsidRPr="00A31E22">
        <w:rPr>
          <w:rFonts w:ascii="Arial" w:hAnsi="Arial" w:cs="Arial"/>
          <w:b/>
          <w:sz w:val="22"/>
          <w:szCs w:val="22"/>
          <w:lang w:val="ru-RU"/>
        </w:rPr>
        <w:t>у периоду</w:t>
      </w:r>
      <w:proofErr w:type="gramEnd"/>
      <w:r w:rsidR="00A31E22" w:rsidRPr="00A31E22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="00BC4309" w:rsidRPr="00A31E22">
        <w:rPr>
          <w:rFonts w:ascii="Arial" w:hAnsi="Arial" w:cs="Arial"/>
          <w:b/>
          <w:sz w:val="22"/>
          <w:szCs w:val="22"/>
          <w:lang w:val="ru-RU"/>
        </w:rPr>
        <w:t>10</w:t>
      </w:r>
      <w:r w:rsidR="00A31E22">
        <w:rPr>
          <w:rFonts w:ascii="Arial" w:hAnsi="Arial" w:cs="Arial"/>
          <w:b/>
          <w:sz w:val="22"/>
          <w:szCs w:val="22"/>
          <w:lang w:val="ru-RU"/>
        </w:rPr>
        <w:t>:00</w:t>
      </w:r>
      <w:r w:rsidR="00BC4309" w:rsidRPr="00A31E22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="00A31E22" w:rsidRPr="00A31E22">
        <w:rPr>
          <w:rFonts w:ascii="Arial" w:hAnsi="Arial" w:cs="Arial"/>
          <w:b/>
          <w:sz w:val="22"/>
          <w:szCs w:val="22"/>
          <w:lang w:val="ru-RU"/>
        </w:rPr>
        <w:t>до</w:t>
      </w:r>
      <w:r w:rsidR="00BC4309" w:rsidRPr="00A31E22">
        <w:rPr>
          <w:rFonts w:ascii="Arial" w:hAnsi="Arial" w:cs="Arial"/>
          <w:b/>
          <w:sz w:val="22"/>
          <w:szCs w:val="22"/>
          <w:lang w:val="ru-RU"/>
        </w:rPr>
        <w:t xml:space="preserve"> 14</w:t>
      </w:r>
      <w:r w:rsidR="00A31E22">
        <w:rPr>
          <w:rFonts w:ascii="Arial" w:hAnsi="Arial" w:cs="Arial"/>
          <w:b/>
          <w:sz w:val="22"/>
          <w:szCs w:val="22"/>
          <w:lang w:val="ru-RU"/>
        </w:rPr>
        <w:t>:00</w:t>
      </w:r>
      <w:r w:rsidR="00BC4309" w:rsidRPr="00A31E22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="00A31E22">
        <w:rPr>
          <w:rFonts w:ascii="Arial" w:hAnsi="Arial" w:cs="Arial"/>
          <w:b/>
          <w:sz w:val="22"/>
          <w:szCs w:val="22"/>
          <w:lang w:val="ru-RU"/>
        </w:rPr>
        <w:t>часова</w:t>
      </w:r>
      <w:r w:rsidR="00BC4309" w:rsidRPr="00A31E22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="00A31E22">
        <w:rPr>
          <w:rFonts w:ascii="Arial" w:hAnsi="Arial" w:cs="Arial"/>
          <w:b/>
          <w:sz w:val="22"/>
          <w:szCs w:val="22"/>
          <w:lang w:val="sr-Cyrl-RS"/>
        </w:rPr>
        <w:t>до</w:t>
      </w:r>
      <w:r w:rsidR="00FD2B2C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="00BA0A1D">
        <w:rPr>
          <w:rFonts w:ascii="Arial" w:hAnsi="Arial" w:cs="Arial"/>
          <w:b/>
          <w:sz w:val="22"/>
          <w:szCs w:val="22"/>
          <w:lang w:val="ru-RU"/>
        </w:rPr>
        <w:t>______________________</w:t>
      </w:r>
      <w:r w:rsidR="00A31E22" w:rsidRPr="00A31E22">
        <w:rPr>
          <w:rFonts w:ascii="Arial" w:hAnsi="Arial" w:cs="Arial"/>
          <w:b/>
          <w:sz w:val="22"/>
          <w:szCs w:val="22"/>
          <w:lang w:val="ru-RU"/>
        </w:rPr>
        <w:t>године</w:t>
      </w:r>
    </w:p>
    <w:p w14:paraId="6360BABB" w14:textId="0AE7FB07" w:rsidR="00BA0A1D" w:rsidRDefault="000455FB" w:rsidP="00F5526F">
      <w:pPr>
        <w:spacing w:before="120" w:after="120"/>
      </w:pPr>
      <w:r w:rsidRPr="00D24225">
        <w:rPr>
          <w:rFonts w:ascii="Arial" w:hAnsi="Arial" w:cs="Arial"/>
          <w:b/>
          <w:sz w:val="22"/>
          <w:szCs w:val="22"/>
          <w:lang w:val="sr-Latn-CS"/>
        </w:rPr>
        <w:t>е-</w:t>
      </w:r>
      <w:r w:rsidR="008E0814" w:rsidRPr="00D24225">
        <w:rPr>
          <w:rFonts w:ascii="Arial" w:hAnsi="Arial" w:cs="Arial"/>
          <w:b/>
          <w:sz w:val="22"/>
          <w:szCs w:val="22"/>
          <w:lang w:val="sr-Latn-CS"/>
        </w:rPr>
        <w:t>mail</w:t>
      </w:r>
      <w:r w:rsidRPr="00A31E22">
        <w:rPr>
          <w:rFonts w:ascii="Arial" w:hAnsi="Arial" w:cs="Arial"/>
          <w:b/>
          <w:sz w:val="22"/>
          <w:szCs w:val="22"/>
          <w:lang w:val="en-US"/>
        </w:rPr>
        <w:t>:</w:t>
      </w:r>
      <w:r w:rsidRPr="00A31E22">
        <w:rPr>
          <w:rFonts w:ascii="Arial" w:hAnsi="Arial" w:cs="Arial"/>
          <w:sz w:val="22"/>
          <w:szCs w:val="22"/>
          <w:lang w:val="en-US"/>
        </w:rPr>
        <w:t xml:space="preserve"> </w:t>
      </w:r>
      <w:hyperlink r:id="rId15" w:history="1">
        <w:r w:rsidR="00BA0A1D" w:rsidRPr="00BA0A1D">
          <w:rPr>
            <w:rStyle w:val="Hyperlink"/>
            <w:rFonts w:ascii="Arial" w:hAnsi="Arial" w:cs="Arial"/>
          </w:rPr>
          <w:t>milan.b.ciric@hip-petrohemija.rs</w:t>
        </w:r>
      </w:hyperlink>
    </w:p>
    <w:p w14:paraId="2EEFFB94" w14:textId="4DB94CBB" w:rsidR="00BA0A1D" w:rsidRDefault="000455FB" w:rsidP="00F5526F">
      <w:pPr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D24225">
        <w:rPr>
          <w:rFonts w:ascii="Arial" w:hAnsi="Arial" w:cs="Arial"/>
          <w:b/>
          <w:sz w:val="22"/>
          <w:szCs w:val="22"/>
          <w:lang w:val="sr-Latn-CS"/>
        </w:rPr>
        <w:t>Контакт особ</w:t>
      </w:r>
      <w:r w:rsidRPr="00D24225">
        <w:rPr>
          <w:rFonts w:ascii="Arial" w:hAnsi="Arial" w:cs="Arial"/>
          <w:b/>
          <w:sz w:val="22"/>
          <w:szCs w:val="22"/>
          <w:lang w:val="sr-Cyrl-RS"/>
        </w:rPr>
        <w:t>а</w:t>
      </w:r>
      <w:r w:rsidRPr="00D24225">
        <w:rPr>
          <w:rFonts w:ascii="Arial" w:hAnsi="Arial" w:cs="Arial"/>
          <w:b/>
          <w:sz w:val="22"/>
          <w:szCs w:val="22"/>
          <w:lang w:val="sr-Latn-CS"/>
        </w:rPr>
        <w:t xml:space="preserve"> за сва питања </w:t>
      </w:r>
      <w:r w:rsidRPr="008B270E">
        <w:rPr>
          <w:rFonts w:ascii="Arial" w:hAnsi="Arial" w:cs="Arial"/>
          <w:b/>
          <w:sz w:val="22"/>
          <w:szCs w:val="22"/>
          <w:lang w:val="sr-Latn-CS"/>
        </w:rPr>
        <w:t>о организацији и одржавању аукције:</w:t>
      </w:r>
      <w:r w:rsidR="00FD2B2C">
        <w:rPr>
          <w:rFonts w:ascii="Arial" w:hAnsi="Arial" w:cs="Arial"/>
          <w:b/>
          <w:sz w:val="22"/>
          <w:szCs w:val="22"/>
          <w:lang w:val="sr-Cyrl-RS"/>
        </w:rPr>
        <w:t xml:space="preserve"> </w:t>
      </w:r>
    </w:p>
    <w:p w14:paraId="41215838" w14:textId="4304EC74" w:rsidR="000455FB" w:rsidRPr="0024476F" w:rsidRDefault="0024476F" w:rsidP="00F5526F">
      <w:pPr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Милан </w:t>
      </w:r>
      <w:r w:rsidR="003C2B2E">
        <w:rPr>
          <w:rFonts w:ascii="Arial" w:hAnsi="Arial" w:cs="Arial"/>
          <w:b/>
          <w:sz w:val="22"/>
          <w:szCs w:val="22"/>
          <w:lang w:val="sr-Cyrl-RS"/>
        </w:rPr>
        <w:t>Ћирић</w:t>
      </w:r>
    </w:p>
    <w:p w14:paraId="37422FE4" w14:textId="4782610E" w:rsidR="000455FB" w:rsidRPr="001F33A7" w:rsidRDefault="00FD2B2C" w:rsidP="00F5526F">
      <w:pPr>
        <w:spacing w:before="120" w:after="120"/>
        <w:rPr>
          <w:rFonts w:ascii="Arial" w:hAnsi="Arial" w:cs="Arial"/>
          <w:b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Телефон: </w:t>
      </w:r>
      <w:r w:rsidR="003C2B2E">
        <w:rPr>
          <w:rFonts w:ascii="Arial" w:hAnsi="Arial" w:cs="Arial"/>
          <w:b/>
          <w:sz w:val="22"/>
          <w:szCs w:val="22"/>
          <w:lang w:val="ru-RU"/>
        </w:rPr>
        <w:t xml:space="preserve">064 </w:t>
      </w:r>
      <w:r w:rsidR="003C2B2E" w:rsidRPr="00436ECE">
        <w:rPr>
          <w:rFonts w:ascii="Arial" w:hAnsi="Arial" w:cs="Arial"/>
          <w:b/>
          <w:sz w:val="22"/>
          <w:szCs w:val="22"/>
          <w:lang w:val="ru-RU"/>
        </w:rPr>
        <w:t>8566</w:t>
      </w:r>
      <w:r w:rsidR="003C2B2E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="001F33A7">
        <w:rPr>
          <w:rFonts w:ascii="Arial" w:hAnsi="Arial" w:cs="Arial"/>
          <w:b/>
          <w:sz w:val="22"/>
          <w:szCs w:val="22"/>
          <w:lang w:val="sr-Latn-RS"/>
        </w:rPr>
        <w:t>305</w:t>
      </w:r>
    </w:p>
    <w:p w14:paraId="420C2154" w14:textId="77777777" w:rsidR="00BA0A1D" w:rsidRPr="00F12AD5" w:rsidRDefault="000455FB" w:rsidP="00BA0A1D">
      <w:pPr>
        <w:spacing w:before="120" w:after="120"/>
        <w:rPr>
          <w:lang w:val="ru-RU"/>
        </w:rPr>
      </w:pPr>
      <w:r w:rsidRPr="008B270E">
        <w:rPr>
          <w:rFonts w:ascii="Arial" w:hAnsi="Arial" w:cs="Arial"/>
          <w:b/>
          <w:sz w:val="22"/>
          <w:szCs w:val="22"/>
          <w:lang w:val="sr-Latn-CS"/>
        </w:rPr>
        <w:t>е-</w:t>
      </w:r>
      <w:r w:rsidR="008E0814">
        <w:rPr>
          <w:rFonts w:ascii="Arial" w:hAnsi="Arial" w:cs="Arial"/>
          <w:b/>
          <w:sz w:val="22"/>
          <w:szCs w:val="22"/>
          <w:lang w:val="sr-Latn-CS"/>
        </w:rPr>
        <w:t>mail</w:t>
      </w:r>
      <w:r w:rsidRPr="00F12AD5">
        <w:rPr>
          <w:rFonts w:ascii="Arial" w:hAnsi="Arial" w:cs="Arial"/>
          <w:b/>
          <w:sz w:val="22"/>
          <w:szCs w:val="22"/>
          <w:lang w:val="ru-RU"/>
        </w:rPr>
        <w:t>:</w:t>
      </w:r>
      <w:r w:rsidRPr="00F12AD5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6" w:history="1">
        <w:r w:rsidR="00BA0A1D" w:rsidRPr="00BA0A1D">
          <w:rPr>
            <w:rStyle w:val="Hyperlink"/>
            <w:rFonts w:ascii="Arial" w:hAnsi="Arial" w:cs="Arial"/>
          </w:rPr>
          <w:t>milan</w:t>
        </w:r>
        <w:r w:rsidR="00BA0A1D" w:rsidRPr="00F12AD5">
          <w:rPr>
            <w:rStyle w:val="Hyperlink"/>
            <w:rFonts w:ascii="Arial" w:hAnsi="Arial" w:cs="Arial"/>
            <w:lang w:val="ru-RU"/>
          </w:rPr>
          <w:t>.</w:t>
        </w:r>
        <w:r w:rsidR="00BA0A1D" w:rsidRPr="00BA0A1D">
          <w:rPr>
            <w:rStyle w:val="Hyperlink"/>
            <w:rFonts w:ascii="Arial" w:hAnsi="Arial" w:cs="Arial"/>
          </w:rPr>
          <w:t>b</w:t>
        </w:r>
        <w:r w:rsidR="00BA0A1D" w:rsidRPr="00F12AD5">
          <w:rPr>
            <w:rStyle w:val="Hyperlink"/>
            <w:rFonts w:ascii="Arial" w:hAnsi="Arial" w:cs="Arial"/>
            <w:lang w:val="ru-RU"/>
          </w:rPr>
          <w:t>.</w:t>
        </w:r>
        <w:r w:rsidR="00BA0A1D" w:rsidRPr="00BA0A1D">
          <w:rPr>
            <w:rStyle w:val="Hyperlink"/>
            <w:rFonts w:ascii="Arial" w:hAnsi="Arial" w:cs="Arial"/>
          </w:rPr>
          <w:t>ciric</w:t>
        </w:r>
        <w:r w:rsidR="00BA0A1D" w:rsidRPr="00F12AD5">
          <w:rPr>
            <w:rStyle w:val="Hyperlink"/>
            <w:rFonts w:ascii="Arial" w:hAnsi="Arial" w:cs="Arial"/>
            <w:lang w:val="ru-RU"/>
          </w:rPr>
          <w:t>@</w:t>
        </w:r>
        <w:r w:rsidR="00BA0A1D" w:rsidRPr="00BA0A1D">
          <w:rPr>
            <w:rStyle w:val="Hyperlink"/>
            <w:rFonts w:ascii="Arial" w:hAnsi="Arial" w:cs="Arial"/>
          </w:rPr>
          <w:t>hip</w:t>
        </w:r>
        <w:r w:rsidR="00BA0A1D" w:rsidRPr="00F12AD5">
          <w:rPr>
            <w:rStyle w:val="Hyperlink"/>
            <w:rFonts w:ascii="Arial" w:hAnsi="Arial" w:cs="Arial"/>
            <w:lang w:val="ru-RU"/>
          </w:rPr>
          <w:t>-</w:t>
        </w:r>
        <w:r w:rsidR="00BA0A1D" w:rsidRPr="00BA0A1D">
          <w:rPr>
            <w:rStyle w:val="Hyperlink"/>
            <w:rFonts w:ascii="Arial" w:hAnsi="Arial" w:cs="Arial"/>
          </w:rPr>
          <w:t>petrohemija</w:t>
        </w:r>
        <w:r w:rsidR="00BA0A1D" w:rsidRPr="00F12AD5">
          <w:rPr>
            <w:rStyle w:val="Hyperlink"/>
            <w:rFonts w:ascii="Arial" w:hAnsi="Arial" w:cs="Arial"/>
            <w:lang w:val="ru-RU"/>
          </w:rPr>
          <w:t>.</w:t>
        </w:r>
        <w:r w:rsidR="00BA0A1D" w:rsidRPr="00BA0A1D">
          <w:rPr>
            <w:rStyle w:val="Hyperlink"/>
            <w:rFonts w:ascii="Arial" w:hAnsi="Arial" w:cs="Arial"/>
          </w:rPr>
          <w:t>rs</w:t>
        </w:r>
      </w:hyperlink>
    </w:p>
    <w:p w14:paraId="43C80BF6" w14:textId="77777777" w:rsidR="000455FB" w:rsidRPr="008B270E" w:rsidRDefault="000455FB" w:rsidP="001F5148">
      <w:pPr>
        <w:spacing w:before="120" w:after="120"/>
        <w:jc w:val="both"/>
        <w:rPr>
          <w:rFonts w:ascii="Arial" w:hAnsi="Arial" w:cs="Arial"/>
          <w:b/>
          <w:i/>
          <w:sz w:val="22"/>
          <w:szCs w:val="22"/>
          <w:lang w:val="sr-Latn-CS"/>
        </w:rPr>
      </w:pPr>
      <w:r w:rsidRPr="008B270E">
        <w:rPr>
          <w:rFonts w:ascii="Arial" w:hAnsi="Arial" w:cs="Arial"/>
          <w:b/>
          <w:i/>
          <w:sz w:val="22"/>
          <w:szCs w:val="22"/>
          <w:lang w:val="sr-Latn-CS"/>
        </w:rPr>
        <w:t xml:space="preserve">Објављивање овог </w:t>
      </w:r>
      <w:r w:rsidRPr="008B270E">
        <w:rPr>
          <w:rFonts w:ascii="Arial" w:hAnsi="Arial" w:cs="Arial"/>
          <w:b/>
          <w:i/>
          <w:sz w:val="22"/>
          <w:szCs w:val="22"/>
          <w:lang w:val="sr-Cyrl-RS"/>
        </w:rPr>
        <w:t>Позива</w:t>
      </w:r>
      <w:r w:rsidRPr="008B270E">
        <w:rPr>
          <w:rFonts w:ascii="Arial" w:hAnsi="Arial" w:cs="Arial"/>
          <w:b/>
          <w:i/>
          <w:sz w:val="22"/>
          <w:szCs w:val="22"/>
          <w:lang w:val="sr-Latn-CS"/>
        </w:rPr>
        <w:t xml:space="preserve"> не сме се тумачити као намера или обавеза oрганизатора да, директно или индиректно, закључ</w:t>
      </w:r>
      <w:r w:rsidRPr="008B270E">
        <w:rPr>
          <w:rFonts w:ascii="Arial" w:hAnsi="Arial" w:cs="Arial"/>
          <w:b/>
          <w:i/>
          <w:sz w:val="22"/>
          <w:szCs w:val="22"/>
          <w:lang w:val="ru-RU"/>
        </w:rPr>
        <w:t xml:space="preserve">и </w:t>
      </w:r>
      <w:r w:rsidRPr="008B270E">
        <w:rPr>
          <w:rFonts w:ascii="Arial" w:hAnsi="Arial" w:cs="Arial"/>
          <w:b/>
          <w:i/>
          <w:sz w:val="22"/>
          <w:szCs w:val="22"/>
          <w:lang w:val="sr-Latn-CS"/>
        </w:rPr>
        <w:t xml:space="preserve">уговор о купопродаји на основу информација из овог </w:t>
      </w:r>
      <w:r w:rsidRPr="008B270E">
        <w:rPr>
          <w:rFonts w:ascii="Arial" w:hAnsi="Arial" w:cs="Arial"/>
          <w:b/>
          <w:i/>
          <w:sz w:val="22"/>
          <w:szCs w:val="22"/>
          <w:lang w:val="sr-Cyrl-RS"/>
        </w:rPr>
        <w:t>позива за учешће на аукцији</w:t>
      </w:r>
      <w:r w:rsidRPr="008B270E">
        <w:rPr>
          <w:rFonts w:ascii="Arial" w:hAnsi="Arial" w:cs="Arial"/>
          <w:b/>
          <w:i/>
          <w:sz w:val="22"/>
          <w:szCs w:val="22"/>
          <w:lang w:val="sr-Latn-CS"/>
        </w:rPr>
        <w:t>.</w:t>
      </w:r>
    </w:p>
    <w:p w14:paraId="6C7FB17C" w14:textId="77777777" w:rsidR="000455FB" w:rsidRPr="008B270E" w:rsidRDefault="000455FB" w:rsidP="001F5148">
      <w:pPr>
        <w:spacing w:before="120" w:after="120"/>
        <w:jc w:val="both"/>
        <w:rPr>
          <w:rFonts w:ascii="Arial" w:hAnsi="Arial" w:cs="Arial"/>
          <w:b/>
          <w:i/>
          <w:sz w:val="22"/>
          <w:szCs w:val="22"/>
          <w:lang w:val="ru-RU"/>
        </w:rPr>
      </w:pPr>
      <w:r w:rsidRPr="008B270E">
        <w:rPr>
          <w:rFonts w:ascii="Arial" w:hAnsi="Arial" w:cs="Arial"/>
          <w:b/>
          <w:i/>
          <w:sz w:val="22"/>
          <w:szCs w:val="22"/>
          <w:lang w:val="sr-Latn-CS"/>
        </w:rPr>
        <w:t>Наведена аукција се одржава у складу са захтевима интерних нормативних аката Организатора</w:t>
      </w:r>
      <w:r w:rsidRPr="008B270E">
        <w:rPr>
          <w:rFonts w:ascii="Arial" w:hAnsi="Arial" w:cs="Arial"/>
          <w:b/>
          <w:i/>
          <w:sz w:val="22"/>
          <w:szCs w:val="22"/>
          <w:lang w:val="ru-RU"/>
        </w:rPr>
        <w:t>.</w:t>
      </w:r>
    </w:p>
    <w:p w14:paraId="12E0BDCB" w14:textId="77777777" w:rsidR="006A7667" w:rsidRPr="006A7667" w:rsidRDefault="000455FB" w:rsidP="006A7667">
      <w:p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6A7667">
        <w:rPr>
          <w:rFonts w:ascii="Arial" w:hAnsi="Arial" w:cs="Arial"/>
          <w:b/>
          <w:i/>
          <w:sz w:val="22"/>
          <w:szCs w:val="22"/>
          <w:lang w:val="sr-Latn-CS"/>
        </w:rPr>
        <w:t xml:space="preserve">Организатор аукције задржава право продужења рока предаје </w:t>
      </w:r>
      <w:r w:rsidR="00D1381F" w:rsidRPr="006A7667">
        <w:rPr>
          <w:rFonts w:ascii="Arial" w:hAnsi="Arial" w:cs="Arial"/>
          <w:b/>
          <w:i/>
          <w:sz w:val="22"/>
          <w:szCs w:val="22"/>
          <w:lang w:val="sr-Cyrl-RS"/>
        </w:rPr>
        <w:t xml:space="preserve">Пријава за учешће на аукцији и </w:t>
      </w:r>
      <w:r w:rsidRPr="006A7667">
        <w:rPr>
          <w:rFonts w:ascii="Arial" w:hAnsi="Arial" w:cs="Arial"/>
          <w:b/>
          <w:i/>
          <w:sz w:val="22"/>
          <w:szCs w:val="22"/>
          <w:lang w:val="sr-Latn-CS"/>
        </w:rPr>
        <w:t>понуда са ценама у било ком моменту</w:t>
      </w:r>
      <w:r w:rsidR="002471A9" w:rsidRPr="006A7667">
        <w:rPr>
          <w:rFonts w:ascii="Arial" w:hAnsi="Arial" w:cs="Arial"/>
          <w:b/>
          <w:i/>
          <w:sz w:val="22"/>
          <w:szCs w:val="22"/>
          <w:lang w:val="sr-Latn-CS"/>
        </w:rPr>
        <w:t xml:space="preserve"> до истека </w:t>
      </w:r>
      <w:r w:rsidR="002471A9" w:rsidRPr="006A7667">
        <w:rPr>
          <w:rFonts w:ascii="Arial" w:hAnsi="Arial" w:cs="Arial"/>
          <w:b/>
          <w:i/>
          <w:sz w:val="22"/>
          <w:szCs w:val="22"/>
          <w:lang w:val="sr-Cyrl-RS"/>
        </w:rPr>
        <w:t>рока наведеног у тачки бр.7. „Информативна карта аукције“</w:t>
      </w:r>
      <w:r w:rsidR="00D1381F" w:rsidRPr="006A7667">
        <w:rPr>
          <w:rFonts w:ascii="Arial" w:hAnsi="Arial" w:cs="Arial"/>
          <w:b/>
          <w:i/>
          <w:sz w:val="22"/>
          <w:szCs w:val="22"/>
          <w:lang w:val="sr-Cyrl-RS"/>
        </w:rPr>
        <w:t xml:space="preserve"> овог Позива</w:t>
      </w:r>
      <w:r w:rsidRPr="006A7667">
        <w:rPr>
          <w:rFonts w:ascii="Arial" w:hAnsi="Arial" w:cs="Arial"/>
          <w:b/>
          <w:i/>
          <w:sz w:val="22"/>
          <w:szCs w:val="22"/>
          <w:lang w:val="sr-Latn-CS"/>
        </w:rPr>
        <w:t>. Обавештење о евентуалним променама биће објављено на wе</w:t>
      </w:r>
      <w:r w:rsidRPr="006A7667">
        <w:rPr>
          <w:rFonts w:ascii="Arial" w:hAnsi="Arial" w:cs="Arial"/>
          <w:b/>
          <w:i/>
          <w:sz w:val="22"/>
          <w:szCs w:val="22"/>
          <w:lang w:val="sr-Latn-RS"/>
        </w:rPr>
        <w:t>b</w:t>
      </w:r>
      <w:r w:rsidRPr="006A7667">
        <w:rPr>
          <w:rFonts w:ascii="Arial" w:hAnsi="Arial" w:cs="Arial"/>
          <w:b/>
          <w:i/>
          <w:sz w:val="22"/>
          <w:szCs w:val="22"/>
          <w:lang w:val="sr-Latn-CS"/>
        </w:rPr>
        <w:t xml:space="preserve"> сајту Организатора аукције</w:t>
      </w:r>
      <w:r w:rsidR="001F5148" w:rsidRPr="006A7667">
        <w:rPr>
          <w:rFonts w:ascii="Arial" w:hAnsi="Arial" w:cs="Arial"/>
          <w:i/>
          <w:sz w:val="22"/>
          <w:szCs w:val="22"/>
          <w:lang w:val="sr-Cyrl-RS"/>
        </w:rPr>
        <w:t xml:space="preserve"> </w:t>
      </w:r>
      <w:r w:rsidR="006A7667" w:rsidRPr="006A7667">
        <w:rPr>
          <w:rFonts w:ascii="Arial" w:hAnsi="Arial" w:cs="Arial"/>
          <w:color w:val="0000FF"/>
          <w:sz w:val="22"/>
          <w:szCs w:val="22"/>
          <w:lang w:val="sr-Latn-RS"/>
        </w:rPr>
        <w:t>www.</w:t>
      </w:r>
      <w:hyperlink r:id="rId17" w:history="1">
        <w:r w:rsidR="006A7667" w:rsidRPr="006A7667">
          <w:rPr>
            <w:rStyle w:val="Hyperlink"/>
            <w:u w:val="none"/>
          </w:rPr>
          <w:t>hip</w:t>
        </w:r>
        <w:r w:rsidR="006A7667" w:rsidRPr="006A7667">
          <w:rPr>
            <w:rStyle w:val="Hyperlink"/>
            <w:u w:val="none"/>
            <w:lang w:val="sr-Latn-CS"/>
          </w:rPr>
          <w:t>-</w:t>
        </w:r>
        <w:r w:rsidR="006A7667" w:rsidRPr="006A7667">
          <w:rPr>
            <w:rStyle w:val="Hyperlink"/>
            <w:u w:val="none"/>
          </w:rPr>
          <w:t>petrohemija</w:t>
        </w:r>
        <w:r w:rsidR="006A7667" w:rsidRPr="006A7667">
          <w:rPr>
            <w:rStyle w:val="Hyperlink"/>
            <w:u w:val="none"/>
            <w:lang w:val="sr-Latn-CS"/>
          </w:rPr>
          <w:t>.</w:t>
        </w:r>
        <w:r w:rsidR="006A7667" w:rsidRPr="006A7667">
          <w:rPr>
            <w:rStyle w:val="Hyperlink"/>
            <w:u w:val="none"/>
          </w:rPr>
          <w:t>com</w:t>
        </w:r>
      </w:hyperlink>
      <w:r w:rsidR="006A7667" w:rsidRPr="006A7667">
        <w:rPr>
          <w:rStyle w:val="Hyperlink"/>
          <w:u w:val="none"/>
          <w:lang w:val="sr-Latn-RS"/>
        </w:rPr>
        <w:t>/Nabavka/Aukcije</w:t>
      </w:r>
    </w:p>
    <w:p w14:paraId="79C8D489" w14:textId="135DDC7F" w:rsidR="002A5586" w:rsidRPr="00BA0A1D" w:rsidRDefault="002A5586" w:rsidP="001F5148">
      <w:pPr>
        <w:pStyle w:val="EmailStyle31"/>
        <w:keepNext w:val="0"/>
        <w:widowControl w:val="0"/>
        <w:spacing w:before="120" w:after="120"/>
        <w:jc w:val="both"/>
        <w:rPr>
          <w:rFonts w:ascii="Arial" w:hAnsi="Arial" w:cs="Arial"/>
          <w:i/>
          <w:spacing w:val="6"/>
          <w:sz w:val="22"/>
          <w:szCs w:val="22"/>
          <w:lang w:val="sr-Latn-RS"/>
        </w:rPr>
      </w:pPr>
    </w:p>
    <w:p w14:paraId="288E7A97" w14:textId="77777777" w:rsidR="00AB672B" w:rsidRPr="0024476F" w:rsidRDefault="00AB672B">
      <w:pPr>
        <w:rPr>
          <w:rFonts w:ascii="Arial" w:hAnsi="Arial" w:cs="Arial"/>
          <w:b/>
          <w:bCs/>
          <w:i/>
          <w:sz w:val="22"/>
          <w:szCs w:val="22"/>
          <w:lang w:val="sr-Latn-CS"/>
        </w:rPr>
      </w:pPr>
      <w:r w:rsidRPr="0024476F">
        <w:rPr>
          <w:rFonts w:ascii="Arial" w:hAnsi="Arial" w:cs="Arial"/>
          <w:b/>
          <w:bCs/>
          <w:i/>
          <w:sz w:val="22"/>
          <w:szCs w:val="22"/>
          <w:lang w:val="sr-Latn-CS"/>
        </w:rPr>
        <w:br w:type="page"/>
      </w:r>
    </w:p>
    <w:p w14:paraId="7D01BF34" w14:textId="77777777" w:rsidR="000455FB" w:rsidRPr="0024476F" w:rsidRDefault="000455FB" w:rsidP="00F5526F">
      <w:pPr>
        <w:spacing w:before="120" w:after="120"/>
        <w:rPr>
          <w:rFonts w:ascii="Arial" w:hAnsi="Arial" w:cs="Arial"/>
          <w:b/>
          <w:bCs/>
          <w:i/>
          <w:sz w:val="22"/>
          <w:szCs w:val="22"/>
          <w:lang w:val="sr-Latn-CS"/>
        </w:rPr>
      </w:pPr>
    </w:p>
    <w:p w14:paraId="4711319D" w14:textId="77777777" w:rsidR="00567AB4" w:rsidRPr="00D24225" w:rsidRDefault="00196F92" w:rsidP="00CE2EC2">
      <w:pPr>
        <w:spacing w:before="120" w:after="120"/>
        <w:jc w:val="center"/>
        <w:rPr>
          <w:rFonts w:ascii="Arial" w:hAnsi="Arial" w:cs="Arial"/>
          <w:sz w:val="22"/>
          <w:szCs w:val="22"/>
          <w:lang w:val="sr-Latn-CS"/>
        </w:rPr>
      </w:pPr>
      <w:r w:rsidRPr="00D24225">
        <w:rPr>
          <w:rFonts w:ascii="Arial" w:hAnsi="Arial" w:cs="Arial"/>
          <w:sz w:val="22"/>
          <w:szCs w:val="22"/>
          <w:lang w:val="sr-Cyrl-RS"/>
        </w:rPr>
        <w:t>С</w:t>
      </w:r>
      <w:r w:rsidRPr="00D24225">
        <w:rPr>
          <w:rFonts w:ascii="Arial" w:hAnsi="Arial" w:cs="Arial"/>
          <w:sz w:val="22"/>
          <w:szCs w:val="22"/>
          <w:lang w:val="sr-Latn-CS"/>
        </w:rPr>
        <w:t>адржај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7920"/>
        <w:gridCol w:w="1008"/>
      </w:tblGrid>
      <w:tr w:rsidR="00D24225" w:rsidRPr="00D24225" w14:paraId="5C0C82DB" w14:textId="77777777" w:rsidTr="00F91045">
        <w:tc>
          <w:tcPr>
            <w:tcW w:w="648" w:type="dxa"/>
          </w:tcPr>
          <w:p w14:paraId="79A93A75" w14:textId="42447A47" w:rsidR="00567AB4" w:rsidRPr="00D24225" w:rsidRDefault="00567AB4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062BB34A" w14:textId="77777777" w:rsidR="00B45692" w:rsidRDefault="00B45692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  <w:p w14:paraId="71CE7464" w14:textId="77777777" w:rsidR="006D24E8" w:rsidRDefault="00B45692" w:rsidP="006D24E8">
            <w:pPr>
              <w:pStyle w:val="ListParagraph"/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B45692">
              <w:rPr>
                <w:rFonts w:ascii="Arial" w:hAnsi="Arial" w:cs="Arial"/>
                <w:sz w:val="22"/>
                <w:szCs w:val="22"/>
                <w:lang w:val="sr-Cyrl-RS"/>
              </w:rPr>
              <w:t>Опис предмета аукције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                                    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2</w:t>
            </w:r>
          </w:p>
          <w:p w14:paraId="5D3926AC" w14:textId="3376DB79" w:rsidR="00B45692" w:rsidRDefault="00B45692" w:rsidP="006D24E8">
            <w:pPr>
              <w:pStyle w:val="ListParagraph"/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</w:t>
            </w:r>
            <w:r w:rsidRPr="00B45692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</w:p>
          <w:p w14:paraId="551A8803" w14:textId="7BDC7A58" w:rsidR="00567AB4" w:rsidRPr="00B45692" w:rsidRDefault="00196F92" w:rsidP="00B45692">
            <w:pPr>
              <w:pStyle w:val="ListParagraph"/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B45692">
              <w:rPr>
                <w:rFonts w:ascii="Arial" w:hAnsi="Arial" w:cs="Arial"/>
                <w:sz w:val="22"/>
                <w:szCs w:val="22"/>
                <w:lang w:val="sr-Cyrl-RS"/>
              </w:rPr>
              <w:t>О</w:t>
            </w:r>
            <w:r w:rsidRPr="00B45692">
              <w:rPr>
                <w:rFonts w:ascii="Arial" w:hAnsi="Arial" w:cs="Arial"/>
                <w:sz w:val="22"/>
                <w:szCs w:val="22"/>
                <w:lang w:val="sr-Latn-CS"/>
              </w:rPr>
              <w:t>пште информације</w:t>
            </w:r>
            <w:r w:rsidR="00B45692"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                                        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="00B45692">
              <w:rPr>
                <w:rFonts w:ascii="Arial" w:hAnsi="Arial" w:cs="Arial"/>
                <w:sz w:val="22"/>
                <w:szCs w:val="22"/>
                <w:lang w:val="sr-Cyrl-RS"/>
              </w:rPr>
              <w:t>5</w:t>
            </w:r>
          </w:p>
          <w:p w14:paraId="1EA0F67A" w14:textId="544E6E64" w:rsidR="00B45692" w:rsidRDefault="00B45692" w:rsidP="00B45692">
            <w:pPr>
              <w:pStyle w:val="ListParagraph"/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D24225">
              <w:rPr>
                <w:rFonts w:ascii="Arial" w:hAnsi="Arial" w:cs="Arial"/>
                <w:sz w:val="22"/>
                <w:szCs w:val="22"/>
                <w:lang w:val="sr-Cyrl-RS"/>
              </w:rPr>
              <w:t>Опште одредбе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                                                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5</w:t>
            </w:r>
          </w:p>
          <w:p w14:paraId="0CC637DF" w14:textId="3FCCEA28" w:rsidR="00B45692" w:rsidRPr="00B45692" w:rsidRDefault="00B45692" w:rsidP="00B45692">
            <w:pPr>
              <w:pStyle w:val="ListParagraph"/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B45692">
              <w:rPr>
                <w:rFonts w:ascii="Arial" w:hAnsi="Arial" w:cs="Arial"/>
                <w:sz w:val="22"/>
                <w:szCs w:val="22"/>
                <w:lang w:val="sr-Cyrl-RS"/>
              </w:rPr>
              <w:t>П</w:t>
            </w:r>
            <w:r w:rsidRPr="00B45692">
              <w:rPr>
                <w:rFonts w:ascii="Arial" w:hAnsi="Arial" w:cs="Arial"/>
                <w:sz w:val="22"/>
                <w:szCs w:val="22"/>
                <w:lang w:val="sr-Latn-CS"/>
              </w:rPr>
              <w:t xml:space="preserve">рипрема и подношење </w:t>
            </w:r>
            <w:r w:rsidRPr="00B45692">
              <w:rPr>
                <w:rFonts w:ascii="Arial" w:hAnsi="Arial" w:cs="Arial"/>
                <w:sz w:val="22"/>
                <w:szCs w:val="22"/>
                <w:lang w:val="sr-Cyrl-RS"/>
              </w:rPr>
              <w:t xml:space="preserve">пријаве </w:t>
            </w:r>
            <w:r w:rsidRPr="00B45692">
              <w:rPr>
                <w:rFonts w:ascii="Arial" w:hAnsi="Arial" w:cs="Arial"/>
                <w:sz w:val="22"/>
                <w:szCs w:val="22"/>
                <w:lang w:val="sr-Latn-CS"/>
              </w:rPr>
              <w:t xml:space="preserve">за </w:t>
            </w:r>
            <w:r w:rsidRPr="00B45692">
              <w:rPr>
                <w:rFonts w:ascii="Arial" w:hAnsi="Arial" w:cs="Arial"/>
                <w:sz w:val="22"/>
                <w:szCs w:val="22"/>
              </w:rPr>
              <w:t xml:space="preserve">учешће на аукцији </w:t>
            </w:r>
            <w:r w:rsidRPr="00B45692">
              <w:rPr>
                <w:rFonts w:ascii="Arial" w:hAnsi="Arial" w:cs="Arial"/>
                <w:sz w:val="22"/>
                <w:szCs w:val="22"/>
                <w:lang w:val="sr-Latn-CS"/>
              </w:rPr>
              <w:t>и понуде цене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                                                                 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5</w:t>
            </w:r>
          </w:p>
          <w:p w14:paraId="7A223F94" w14:textId="333FDAD2" w:rsidR="00B45692" w:rsidRPr="00B45692" w:rsidRDefault="00B45692" w:rsidP="00B45692">
            <w:pPr>
              <w:pStyle w:val="ListParagraph"/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D24225">
              <w:rPr>
                <w:rFonts w:ascii="Arial" w:hAnsi="Arial" w:cs="Arial"/>
                <w:sz w:val="22"/>
                <w:szCs w:val="22"/>
                <w:lang w:val="sr-Cyrl-RS"/>
              </w:rPr>
              <w:t>З</w:t>
            </w:r>
            <w:r w:rsidRPr="00D24225">
              <w:rPr>
                <w:rFonts w:ascii="Arial" w:hAnsi="Arial" w:cs="Arial"/>
                <w:sz w:val="22"/>
                <w:szCs w:val="22"/>
                <w:lang w:val="sr-Latn-CS"/>
              </w:rPr>
              <w:t>ахтеви који се односе на учеснике у аукцији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7</w:t>
            </w:r>
          </w:p>
          <w:p w14:paraId="231DC48C" w14:textId="33BA7F69" w:rsidR="00B45692" w:rsidRPr="00B45692" w:rsidRDefault="00B45692" w:rsidP="00B45692">
            <w:pPr>
              <w:pStyle w:val="ListParagraph"/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D24225">
              <w:rPr>
                <w:rFonts w:ascii="Arial" w:hAnsi="Arial" w:cs="Arial"/>
                <w:sz w:val="22"/>
                <w:szCs w:val="22"/>
                <w:lang w:val="sr-Cyrl-RS"/>
              </w:rPr>
              <w:t>П</w:t>
            </w:r>
            <w:r w:rsidRPr="00D24225">
              <w:rPr>
                <w:rFonts w:ascii="Arial" w:hAnsi="Arial" w:cs="Arial"/>
                <w:sz w:val="22"/>
                <w:szCs w:val="22"/>
                <w:lang w:val="sr-Latn-CS"/>
              </w:rPr>
              <w:t>оступак одржавања аукције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  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                        8</w:t>
            </w:r>
          </w:p>
          <w:p w14:paraId="4B5CE7D8" w14:textId="14B69FD0" w:rsidR="00B45692" w:rsidRPr="00B45692" w:rsidRDefault="00B45692" w:rsidP="00B45692">
            <w:pPr>
              <w:pStyle w:val="ListParagraph"/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B45692">
              <w:rPr>
                <w:rFonts w:ascii="Arial" w:hAnsi="Arial" w:cs="Arial"/>
                <w:sz w:val="22"/>
                <w:szCs w:val="22"/>
                <w:lang w:val="sr-Cyrl-RS"/>
              </w:rPr>
              <w:t xml:space="preserve">Обавезни услови за </w:t>
            </w:r>
            <w:r w:rsidRPr="00B45692">
              <w:rPr>
                <w:rFonts w:ascii="Arial" w:hAnsi="Arial" w:cs="Arial"/>
                <w:sz w:val="22"/>
                <w:szCs w:val="22"/>
                <w:lang w:val="sr-Cyrl-RS" w:eastAsia="en-US"/>
              </w:rPr>
              <w:t>подносиоца Пријаве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       9</w:t>
            </w:r>
          </w:p>
          <w:p w14:paraId="5CECBB0E" w14:textId="7697B0A4" w:rsidR="00B45692" w:rsidRPr="00B45692" w:rsidRDefault="00B45692" w:rsidP="00B45692">
            <w:pPr>
              <w:pStyle w:val="ListParagraph"/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sr-Cyrl-RS"/>
              </w:rPr>
              <w:t>И</w:t>
            </w:r>
            <w:r w:rsidRPr="008B270E">
              <w:rPr>
                <w:rFonts w:ascii="Arial" w:hAnsi="Arial" w:cs="Arial"/>
                <w:sz w:val="22"/>
                <w:szCs w:val="22"/>
                <w:lang w:val="sr-Latn-CS"/>
              </w:rPr>
              <w:t>нформативна карта аукције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                          10</w:t>
            </w:r>
          </w:p>
          <w:p w14:paraId="6C34A651" w14:textId="3D1D98AC" w:rsidR="00B45692" w:rsidRPr="00B45692" w:rsidRDefault="00B45692" w:rsidP="00B45692">
            <w:pPr>
              <w:pStyle w:val="ListParagraph"/>
              <w:numPr>
                <w:ilvl w:val="0"/>
                <w:numId w:val="36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sr-Cyrl-RS"/>
              </w:rPr>
              <w:t>Ф</w:t>
            </w:r>
            <w:r w:rsidRPr="008B270E">
              <w:rPr>
                <w:rFonts w:ascii="Arial" w:hAnsi="Arial" w:cs="Arial"/>
                <w:sz w:val="22"/>
                <w:szCs w:val="22"/>
                <w:lang w:val="sr-Latn-CS"/>
              </w:rPr>
              <w:t>ормулари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      </w:t>
            </w:r>
            <w:r w:rsidR="006D24E8">
              <w:rPr>
                <w:rFonts w:ascii="Arial" w:hAnsi="Arial" w:cs="Arial"/>
                <w:sz w:val="22"/>
                <w:szCs w:val="22"/>
                <w:lang w:val="sr-Cyrl-RS"/>
              </w:rPr>
              <w:t xml:space="preserve">                                                                                    11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        </w:t>
            </w:r>
          </w:p>
        </w:tc>
        <w:tc>
          <w:tcPr>
            <w:tcW w:w="1008" w:type="dxa"/>
            <w:vAlign w:val="bottom"/>
          </w:tcPr>
          <w:p w14:paraId="3ADD6F88" w14:textId="56919CFF" w:rsidR="00567AB4" w:rsidRPr="002663D7" w:rsidRDefault="00567AB4" w:rsidP="001B4620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24225" w:rsidRPr="00D24225" w14:paraId="33AFE90C" w14:textId="77777777" w:rsidTr="00F91045">
        <w:tc>
          <w:tcPr>
            <w:tcW w:w="648" w:type="dxa"/>
          </w:tcPr>
          <w:p w14:paraId="6704EC37" w14:textId="3139B6AF" w:rsidR="00567AB4" w:rsidRPr="00D24225" w:rsidRDefault="00567AB4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42E6DFF5" w14:textId="1EF1B7F7" w:rsidR="00567AB4" w:rsidRPr="00D24225" w:rsidRDefault="00567AB4" w:rsidP="001B4620">
            <w:pPr>
              <w:spacing w:before="120" w:after="120"/>
              <w:rPr>
                <w:rFonts w:ascii="Arial" w:hAnsi="Arial" w:cs="Arial"/>
                <w:strike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2E2A9C03" w14:textId="4510D149" w:rsidR="00567AB4" w:rsidRPr="002663D7" w:rsidRDefault="00567AB4" w:rsidP="001B4620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24225" w:rsidRPr="00D24225" w14:paraId="07B6D0A6" w14:textId="77777777" w:rsidTr="00F91045">
        <w:tc>
          <w:tcPr>
            <w:tcW w:w="648" w:type="dxa"/>
          </w:tcPr>
          <w:p w14:paraId="7E8C2F8C" w14:textId="51AEB717" w:rsidR="00567AB4" w:rsidRPr="00D24225" w:rsidRDefault="00567AB4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630904EB" w14:textId="30CA5139" w:rsidR="00567AB4" w:rsidRPr="00D24225" w:rsidRDefault="00567AB4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6C0E9D56" w14:textId="0E223743" w:rsidR="00567AB4" w:rsidRPr="002663D7" w:rsidRDefault="00567AB4" w:rsidP="00B45692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24225" w:rsidRPr="00D24225" w14:paraId="61F517DE" w14:textId="77777777" w:rsidTr="00F91045">
        <w:tc>
          <w:tcPr>
            <w:tcW w:w="648" w:type="dxa"/>
          </w:tcPr>
          <w:p w14:paraId="0B6F3312" w14:textId="0711727D" w:rsidR="00567AB4" w:rsidRPr="00D24225" w:rsidRDefault="00567AB4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4406E6F2" w14:textId="5EC5AAFE" w:rsidR="00567AB4" w:rsidRPr="00D24225" w:rsidRDefault="00567AB4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57D6AE99" w14:textId="36B2DE93" w:rsidR="00567AB4" w:rsidRPr="002663D7" w:rsidRDefault="00567AB4" w:rsidP="001B4620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D24225" w:rsidRPr="00D24225" w14:paraId="5296A120" w14:textId="77777777" w:rsidTr="00F91045">
        <w:tc>
          <w:tcPr>
            <w:tcW w:w="648" w:type="dxa"/>
          </w:tcPr>
          <w:p w14:paraId="12A19C42" w14:textId="1E81EED8" w:rsidR="00567AB4" w:rsidRPr="00D24225" w:rsidRDefault="00567AB4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5CF44613" w14:textId="2570B06B" w:rsidR="00567AB4" w:rsidRPr="00D24225" w:rsidRDefault="00567AB4" w:rsidP="001B4620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2231264A" w14:textId="4361EB05" w:rsidR="00567AB4" w:rsidRPr="00173766" w:rsidRDefault="00567AB4" w:rsidP="001B4620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B270E" w:rsidRPr="008B270E" w14:paraId="059BE3BA" w14:textId="77777777" w:rsidTr="00F91045">
        <w:tc>
          <w:tcPr>
            <w:tcW w:w="648" w:type="dxa"/>
          </w:tcPr>
          <w:p w14:paraId="77B023F6" w14:textId="1DC4A11B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3B607E51" w14:textId="270B9BC2" w:rsidR="00BA326B" w:rsidRPr="00B45692" w:rsidRDefault="00BA326B" w:rsidP="00B45692">
            <w:pPr>
              <w:spacing w:before="240" w:after="120"/>
              <w:rPr>
                <w:rFonts w:ascii="Arial" w:hAnsi="Arial" w:cs="Arial"/>
                <w:strike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7FDABD44" w14:textId="79B487A4" w:rsidR="00BA326B" w:rsidRPr="008B270E" w:rsidRDefault="00BA326B" w:rsidP="00BA326B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B270E" w:rsidRPr="008B270E" w14:paraId="452462D9" w14:textId="77777777" w:rsidTr="00F91045">
        <w:tc>
          <w:tcPr>
            <w:tcW w:w="648" w:type="dxa"/>
          </w:tcPr>
          <w:p w14:paraId="487BFA29" w14:textId="18337242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5738DB72" w14:textId="79FB174F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3B479B7A" w14:textId="1B654C79" w:rsidR="00BA326B" w:rsidRPr="008B270E" w:rsidRDefault="00BA326B" w:rsidP="00BA326B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B270E" w:rsidRPr="008B270E" w14:paraId="5C3B80C4" w14:textId="77777777" w:rsidTr="00F91045">
        <w:tc>
          <w:tcPr>
            <w:tcW w:w="648" w:type="dxa"/>
          </w:tcPr>
          <w:p w14:paraId="1FF0FC45" w14:textId="5ACF1CD2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7B0AA9F2" w14:textId="656549FA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6326A2AC" w14:textId="08B31F94" w:rsidR="00BA326B" w:rsidRPr="00173766" w:rsidRDefault="00BA326B" w:rsidP="00D7258F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B270E" w:rsidRPr="008B270E" w14:paraId="5105CB10" w14:textId="77777777" w:rsidTr="00F91045">
        <w:tc>
          <w:tcPr>
            <w:tcW w:w="648" w:type="dxa"/>
          </w:tcPr>
          <w:p w14:paraId="71C7C8B3" w14:textId="77777777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186B71A4" w14:textId="77777777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6CF368BB" w14:textId="77777777" w:rsidR="00BA326B" w:rsidRPr="008B270E" w:rsidRDefault="00BA326B" w:rsidP="00BA326B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8B270E" w:rsidRPr="008B270E" w14:paraId="30B7D08D" w14:textId="77777777" w:rsidTr="00F91045">
        <w:tc>
          <w:tcPr>
            <w:tcW w:w="648" w:type="dxa"/>
          </w:tcPr>
          <w:p w14:paraId="664C0BD6" w14:textId="77777777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7920" w:type="dxa"/>
          </w:tcPr>
          <w:p w14:paraId="0E6F0795" w14:textId="77777777" w:rsidR="00BA326B" w:rsidRPr="008B270E" w:rsidRDefault="00BA326B" w:rsidP="00BA326B">
            <w:pPr>
              <w:spacing w:before="12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</w:tc>
        <w:tc>
          <w:tcPr>
            <w:tcW w:w="1008" w:type="dxa"/>
            <w:vAlign w:val="bottom"/>
          </w:tcPr>
          <w:p w14:paraId="548295C0" w14:textId="77777777" w:rsidR="00BA326B" w:rsidRPr="008B270E" w:rsidRDefault="00BA326B" w:rsidP="00BA326B">
            <w:pPr>
              <w:spacing w:before="120" w:after="120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16C876FC" w14:textId="77777777" w:rsidR="00567AB4" w:rsidRPr="008B270E" w:rsidRDefault="00567AB4" w:rsidP="00567AB4">
      <w:pPr>
        <w:rPr>
          <w:rFonts w:ascii="Arial" w:hAnsi="Arial" w:cs="Arial"/>
          <w:sz w:val="22"/>
          <w:szCs w:val="22"/>
          <w:lang w:val="sr-Latn-C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br w:type="page"/>
      </w:r>
    </w:p>
    <w:p w14:paraId="23895925" w14:textId="77777777" w:rsidR="00567AB4" w:rsidRDefault="00F11068" w:rsidP="00A772CF">
      <w:pPr>
        <w:numPr>
          <w:ilvl w:val="0"/>
          <w:numId w:val="4"/>
        </w:numPr>
        <w:spacing w:before="120" w:after="120"/>
        <w:ind w:left="357" w:hanging="357"/>
        <w:rPr>
          <w:rFonts w:ascii="Arial" w:hAnsi="Arial" w:cs="Arial"/>
          <w:b/>
          <w:sz w:val="22"/>
          <w:szCs w:val="22"/>
          <w:lang w:val="sr-Latn-CS"/>
        </w:rPr>
      </w:pPr>
      <w:r w:rsidRPr="008B270E">
        <w:rPr>
          <w:rFonts w:ascii="Arial" w:hAnsi="Arial" w:cs="Arial"/>
          <w:b/>
          <w:sz w:val="22"/>
          <w:szCs w:val="22"/>
          <w:lang w:val="sr-Cyrl-RS"/>
        </w:rPr>
        <w:lastRenderedPageBreak/>
        <w:t>О</w:t>
      </w:r>
      <w:r w:rsidRPr="008B270E">
        <w:rPr>
          <w:rFonts w:ascii="Arial" w:hAnsi="Arial" w:cs="Arial"/>
          <w:b/>
          <w:sz w:val="22"/>
          <w:szCs w:val="22"/>
          <w:lang w:val="sr-Latn-CS"/>
        </w:rPr>
        <w:t>пште информације</w:t>
      </w:r>
    </w:p>
    <w:p w14:paraId="672DB1BD" w14:textId="77777777" w:rsidR="00A772CF" w:rsidRPr="0024476F" w:rsidRDefault="00A772CF" w:rsidP="00A772CF">
      <w:pPr>
        <w:spacing w:before="120" w:after="120"/>
        <w:ind w:left="357"/>
        <w:rPr>
          <w:rFonts w:ascii="Arial" w:hAnsi="Arial" w:cs="Arial"/>
          <w:b/>
          <w:sz w:val="22"/>
          <w:szCs w:val="22"/>
          <w:lang w:val="en-US"/>
        </w:rPr>
      </w:pPr>
    </w:p>
    <w:p w14:paraId="5F087C92" w14:textId="455EE3DF" w:rsidR="00567AB4" w:rsidRPr="008B270E" w:rsidRDefault="00567AB4" w:rsidP="00BE7C90">
      <w:pPr>
        <w:numPr>
          <w:ilvl w:val="1"/>
          <w:numId w:val="4"/>
        </w:num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8B270E">
        <w:rPr>
          <w:rFonts w:ascii="Arial" w:hAnsi="Arial" w:cs="Arial"/>
          <w:spacing w:val="6"/>
          <w:sz w:val="22"/>
          <w:szCs w:val="22"/>
          <w:lang w:val="sr-Latn-CS"/>
        </w:rPr>
        <w:t>Организатор</w:t>
      </w:r>
      <w:r w:rsidRPr="008B270E">
        <w:rPr>
          <w:rFonts w:ascii="Arial" w:hAnsi="Arial" w:cs="Arial"/>
          <w:spacing w:val="6"/>
          <w:sz w:val="22"/>
          <w:szCs w:val="22"/>
          <w:lang w:val="ru-RU"/>
        </w:rPr>
        <w:t xml:space="preserve"> аукције</w:t>
      </w:r>
      <w:r w:rsidR="002471A9" w:rsidRPr="008B270E">
        <w:rPr>
          <w:rFonts w:ascii="Arial" w:hAnsi="Arial" w:cs="Arial"/>
          <w:spacing w:val="6"/>
          <w:sz w:val="22"/>
          <w:szCs w:val="22"/>
          <w:lang w:val="sr-Latn-CS"/>
        </w:rPr>
        <w:t xml:space="preserve"> 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организује аукцију за </w:t>
      </w:r>
      <w:r w:rsidR="00BE7C90" w:rsidRPr="00BE7C90">
        <w:rPr>
          <w:rFonts w:ascii="Arial" w:hAnsi="Arial" w:cs="Arial"/>
          <w:sz w:val="22"/>
          <w:szCs w:val="22"/>
          <w:lang w:val="sr-Latn-CS"/>
        </w:rPr>
        <w:t xml:space="preserve">продају </w:t>
      </w:r>
      <w:r w:rsidR="006D53C1" w:rsidRPr="006D53C1">
        <w:rPr>
          <w:rFonts w:ascii="Arial" w:hAnsi="Arial" w:cs="Arial"/>
          <w:sz w:val="22"/>
          <w:szCs w:val="22"/>
          <w:lang w:val="sr-Cyrl-RS"/>
        </w:rPr>
        <w:t>неопасног отпад</w:t>
      </w:r>
      <w:r w:rsidR="006D53C1">
        <w:rPr>
          <w:rFonts w:ascii="Arial" w:hAnsi="Arial" w:cs="Arial"/>
          <w:sz w:val="22"/>
          <w:szCs w:val="22"/>
          <w:lang w:val="sr-Cyrl-RS"/>
        </w:rPr>
        <w:t>а</w:t>
      </w:r>
      <w:r w:rsidR="006D53C1" w:rsidRPr="006D53C1">
        <w:rPr>
          <w:rFonts w:ascii="Arial" w:hAnsi="Arial" w:cs="Arial"/>
          <w:sz w:val="22"/>
          <w:szCs w:val="22"/>
          <w:lang w:val="sr-Cyrl-RS"/>
        </w:rPr>
        <w:t xml:space="preserve"> по лотовима</w:t>
      </w:r>
      <w:r w:rsidR="0024476F" w:rsidRPr="006D53C1">
        <w:rPr>
          <w:rFonts w:ascii="Arial" w:hAnsi="Arial" w:cs="Arial"/>
          <w:sz w:val="22"/>
          <w:szCs w:val="22"/>
          <w:lang w:val="sr-Latn-CS"/>
        </w:rPr>
        <w:t>,</w:t>
      </w:r>
      <w:r w:rsidR="0024476F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8B270E">
        <w:rPr>
          <w:rFonts w:ascii="Arial" w:hAnsi="Arial" w:cs="Arial"/>
          <w:sz w:val="22"/>
          <w:szCs w:val="22"/>
          <w:shd w:val="clear" w:color="auto" w:fill="FFFFFF"/>
          <w:lang w:val="sr-Latn-CS"/>
        </w:rPr>
        <w:t>у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 складу са процедурама, условима и одредбама </w:t>
      </w:r>
      <w:r w:rsidR="00957375" w:rsidRPr="008B270E">
        <w:rPr>
          <w:rFonts w:ascii="Arial" w:hAnsi="Arial" w:cs="Arial"/>
          <w:sz w:val="22"/>
          <w:szCs w:val="22"/>
          <w:lang w:val="sr-Cyrl-RS"/>
        </w:rPr>
        <w:t>овог Позива за учешће на аукцији (у даљем тексту: Позив)</w:t>
      </w:r>
    </w:p>
    <w:p w14:paraId="639FCFDE" w14:textId="21BAB299" w:rsidR="00E445A9" w:rsidRPr="00D24225" w:rsidRDefault="00E445A9" w:rsidP="00CE2EC2">
      <w:pPr>
        <w:pStyle w:val="ListParagraph"/>
        <w:numPr>
          <w:ilvl w:val="1"/>
          <w:numId w:val="4"/>
        </w:numPr>
        <w:spacing w:before="120" w:after="120"/>
        <w:jc w:val="both"/>
        <w:rPr>
          <w:rFonts w:ascii="Arial" w:hAnsi="Arial" w:cs="Arial"/>
          <w:sz w:val="22"/>
          <w:szCs w:val="22"/>
          <w:lang w:val="sr-Latn-CS" w:eastAsia="en-US"/>
        </w:rPr>
      </w:pPr>
      <w:r w:rsidRPr="008B270E">
        <w:rPr>
          <w:rFonts w:ascii="Arial" w:hAnsi="Arial" w:cs="Arial"/>
          <w:sz w:val="22"/>
          <w:szCs w:val="22"/>
          <w:lang w:val="sr-Latn-CS" w:eastAsia="en-US"/>
        </w:rPr>
        <w:t>На аукцији могу да учествују правна</w:t>
      </w:r>
      <w:r w:rsidR="002730B1">
        <w:rPr>
          <w:rFonts w:ascii="Arial" w:hAnsi="Arial" w:cs="Arial"/>
          <w:sz w:val="22"/>
          <w:szCs w:val="22"/>
          <w:lang w:val="sr-Latn-CS" w:eastAsia="en-US"/>
        </w:rPr>
        <w:t xml:space="preserve"> лица</w:t>
      </w:r>
      <w:r w:rsidR="0030160A">
        <w:rPr>
          <w:rFonts w:ascii="Arial" w:hAnsi="Arial" w:cs="Arial"/>
          <w:sz w:val="22"/>
          <w:szCs w:val="22"/>
          <w:lang w:val="sr-Cyrl-RS" w:eastAsia="en-US"/>
        </w:rPr>
        <w:t xml:space="preserve"> </w:t>
      </w:r>
      <w:r w:rsidR="000455FB" w:rsidRPr="008B270E">
        <w:rPr>
          <w:rFonts w:ascii="Arial" w:hAnsi="Arial" w:cs="Arial"/>
          <w:sz w:val="22"/>
          <w:szCs w:val="22"/>
          <w:lang w:val="sr-Latn-CS" w:eastAsia="en-US"/>
        </w:rPr>
        <w:t>независно од правне форме,</w:t>
      </w:r>
      <w:r w:rsidR="00AD1E19" w:rsidRPr="00AD1E19">
        <w:rPr>
          <w:rFonts w:ascii="Arial" w:hAnsi="Arial" w:cs="Arial"/>
          <w:sz w:val="22"/>
          <w:szCs w:val="22"/>
          <w:lang w:val="sr-Cyrl-RS" w:eastAsia="en-US"/>
        </w:rPr>
        <w:t>физичка лица</w:t>
      </w:r>
      <w:r w:rsidR="000455FB" w:rsidRPr="001F5148">
        <w:rPr>
          <w:rFonts w:ascii="Arial" w:hAnsi="Arial" w:cs="Arial"/>
          <w:i/>
          <w:color w:val="FF0000"/>
          <w:sz w:val="22"/>
          <w:szCs w:val="22"/>
          <w:lang w:val="sr-Latn-CS" w:eastAsia="en-US"/>
        </w:rPr>
        <w:t xml:space="preserve"> </w:t>
      </w:r>
      <w:r w:rsidR="00957375" w:rsidRPr="001F5148">
        <w:rPr>
          <w:rFonts w:ascii="Arial" w:hAnsi="Arial" w:cs="Arial"/>
          <w:i/>
          <w:color w:val="FF0000"/>
          <w:sz w:val="22"/>
          <w:szCs w:val="22"/>
          <w:lang w:val="sr-Latn-CS" w:eastAsia="en-US"/>
        </w:rPr>
        <w:t xml:space="preserve"> </w:t>
      </w:r>
      <w:r w:rsidR="000455FB" w:rsidRPr="008B270E">
        <w:rPr>
          <w:rFonts w:ascii="Arial" w:hAnsi="Arial" w:cs="Arial"/>
          <w:sz w:val="22"/>
          <w:szCs w:val="22"/>
          <w:lang w:val="sr-Latn-CS" w:eastAsia="en-US"/>
        </w:rPr>
        <w:t>и</w:t>
      </w:r>
      <w:r w:rsidRPr="008B270E">
        <w:rPr>
          <w:rFonts w:ascii="Arial" w:hAnsi="Arial" w:cs="Arial"/>
          <w:sz w:val="22"/>
          <w:szCs w:val="22"/>
          <w:lang w:val="sr-Latn-CS" w:eastAsia="en-US"/>
        </w:rPr>
        <w:t xml:space="preserve"> предузетници</w:t>
      </w:r>
      <w:r w:rsidR="000455FB" w:rsidRPr="008B270E">
        <w:rPr>
          <w:rFonts w:ascii="Arial" w:hAnsi="Arial" w:cs="Arial"/>
          <w:sz w:val="22"/>
          <w:szCs w:val="22"/>
          <w:lang w:val="sr-Cyrl-RS" w:eastAsia="en-US"/>
        </w:rPr>
        <w:t xml:space="preserve"> </w:t>
      </w:r>
      <w:r w:rsidRPr="008B270E">
        <w:rPr>
          <w:rFonts w:ascii="Arial" w:hAnsi="Arial" w:cs="Arial"/>
          <w:sz w:val="22"/>
          <w:szCs w:val="22"/>
          <w:lang w:val="sr-Latn-CS" w:eastAsia="en-US"/>
        </w:rPr>
        <w:t xml:space="preserve"> који су испунили услове за учешће на аукцији</w:t>
      </w:r>
      <w:r w:rsidR="0095709B" w:rsidRPr="008B270E">
        <w:rPr>
          <w:rFonts w:ascii="Arial" w:hAnsi="Arial" w:cs="Arial"/>
          <w:sz w:val="22"/>
          <w:szCs w:val="22"/>
          <w:lang w:val="sr-Cyrl-RS" w:eastAsia="en-US"/>
        </w:rPr>
        <w:t xml:space="preserve"> </w:t>
      </w:r>
      <w:r w:rsidR="0095709B" w:rsidRPr="00D24225">
        <w:rPr>
          <w:rFonts w:ascii="Arial" w:hAnsi="Arial" w:cs="Arial"/>
          <w:sz w:val="22"/>
          <w:szCs w:val="22"/>
          <w:lang w:val="sr-Cyrl-RS" w:eastAsia="en-US"/>
        </w:rPr>
        <w:t xml:space="preserve">у складу са </w:t>
      </w:r>
      <w:r w:rsidR="0030160A" w:rsidRPr="00D24225">
        <w:rPr>
          <w:rFonts w:ascii="Arial" w:hAnsi="Arial" w:cs="Arial"/>
          <w:sz w:val="22"/>
          <w:szCs w:val="22"/>
          <w:lang w:val="sr-Cyrl-RS" w:eastAsia="en-US"/>
        </w:rPr>
        <w:t>овим Позивом.</w:t>
      </w:r>
    </w:p>
    <w:p w14:paraId="04F667E5" w14:textId="5A773E94" w:rsidR="007437A0" w:rsidRPr="00BA0A1D" w:rsidRDefault="007437A0" w:rsidP="00CE2EC2">
      <w:pPr>
        <w:pStyle w:val="ListParagraph"/>
        <w:numPr>
          <w:ilvl w:val="1"/>
          <w:numId w:val="4"/>
        </w:numPr>
        <w:spacing w:before="120" w:after="120"/>
        <w:jc w:val="both"/>
        <w:rPr>
          <w:rFonts w:ascii="Arial" w:hAnsi="Arial" w:cs="Arial"/>
          <w:sz w:val="22"/>
          <w:szCs w:val="22"/>
          <w:lang w:val="sr-Latn-CS" w:eastAsia="en-US"/>
        </w:rPr>
      </w:pPr>
      <w:r w:rsidRPr="00D24225">
        <w:rPr>
          <w:rFonts w:ascii="Arial" w:hAnsi="Arial" w:cs="Arial"/>
          <w:sz w:val="22"/>
          <w:szCs w:val="22"/>
          <w:lang w:val="sr-Latn-CS" w:eastAsia="en-US"/>
        </w:rPr>
        <w:t xml:space="preserve">Организатор аукције задржава право да у сваком моменту, а најкасније до објављивања Обавештења о резултатима одржане аукције, одустане од спровођења ове аукције без навођења разлога за одустанак и без права </w:t>
      </w:r>
      <w:r w:rsidR="00D1381F" w:rsidRPr="00D24225">
        <w:rPr>
          <w:rFonts w:ascii="Arial" w:hAnsi="Arial" w:cs="Arial"/>
          <w:sz w:val="22"/>
          <w:szCs w:val="22"/>
          <w:lang w:val="sr-Cyrl-RS" w:eastAsia="en-US"/>
        </w:rPr>
        <w:t>подносиоца Пријаве</w:t>
      </w:r>
      <w:r w:rsidRPr="00D24225">
        <w:rPr>
          <w:rFonts w:ascii="Arial" w:hAnsi="Arial" w:cs="Arial"/>
          <w:sz w:val="22"/>
          <w:szCs w:val="22"/>
          <w:lang w:val="sr-Latn-CS" w:eastAsia="en-US"/>
        </w:rPr>
        <w:t xml:space="preserve"> </w:t>
      </w:r>
      <w:r w:rsidR="00D1381F" w:rsidRPr="00D24225">
        <w:rPr>
          <w:rFonts w:ascii="Arial" w:hAnsi="Arial" w:cs="Arial"/>
          <w:sz w:val="22"/>
          <w:szCs w:val="22"/>
          <w:lang w:val="sr-Cyrl-RS" w:eastAsia="en-US"/>
        </w:rPr>
        <w:t xml:space="preserve">за учешће на аукцији (у даљем тексту: подносилац Пријаве) </w:t>
      </w:r>
      <w:r w:rsidRPr="00D24225">
        <w:rPr>
          <w:rFonts w:ascii="Arial" w:hAnsi="Arial" w:cs="Arial"/>
          <w:sz w:val="22"/>
          <w:szCs w:val="22"/>
          <w:lang w:val="sr-Latn-CS" w:eastAsia="en-US"/>
        </w:rPr>
        <w:t>на накнаду евентуалне штете, о чему ће се благовремено истаћи обавештење на сајту</w:t>
      </w:r>
      <w:r w:rsidR="00D1381F" w:rsidRPr="00D24225">
        <w:rPr>
          <w:rFonts w:ascii="Arial" w:hAnsi="Arial" w:cs="Arial"/>
          <w:sz w:val="22"/>
          <w:szCs w:val="22"/>
          <w:lang w:val="sr-Latn-CS" w:eastAsia="en-US"/>
        </w:rPr>
        <w:t xml:space="preserve"> </w:t>
      </w:r>
      <w:r w:rsidR="00D1381F" w:rsidRPr="00D24225">
        <w:rPr>
          <w:rFonts w:ascii="Arial" w:hAnsi="Arial" w:cs="Arial"/>
          <w:sz w:val="22"/>
          <w:szCs w:val="22"/>
          <w:lang w:val="sr-Cyrl-RS" w:eastAsia="en-US"/>
        </w:rPr>
        <w:t xml:space="preserve">Организатора аукције </w:t>
      </w:r>
      <w:r w:rsidR="00BA0A1D" w:rsidRPr="00BA0A1D">
        <w:rPr>
          <w:rFonts w:ascii="Arial" w:hAnsi="Arial" w:cs="Arial"/>
          <w:color w:val="0000FF"/>
          <w:sz w:val="22"/>
          <w:szCs w:val="22"/>
          <w:lang w:val="sr-Latn-RS" w:eastAsia="en-US"/>
        </w:rPr>
        <w:t>www.</w:t>
      </w:r>
      <w:hyperlink r:id="rId18" w:history="1">
        <w:r w:rsidR="0024476F" w:rsidRPr="00BA0A1D">
          <w:rPr>
            <w:rStyle w:val="Hyperlink"/>
            <w:u w:val="none"/>
          </w:rPr>
          <w:t>hip</w:t>
        </w:r>
        <w:r w:rsidR="0024476F" w:rsidRPr="00BA0A1D">
          <w:rPr>
            <w:rStyle w:val="Hyperlink"/>
            <w:u w:val="none"/>
            <w:lang w:val="sr-Latn-CS"/>
          </w:rPr>
          <w:t>-</w:t>
        </w:r>
        <w:r w:rsidR="0024476F" w:rsidRPr="00BA0A1D">
          <w:rPr>
            <w:rStyle w:val="Hyperlink"/>
            <w:u w:val="none"/>
          </w:rPr>
          <w:t>petrohemija</w:t>
        </w:r>
        <w:r w:rsidR="0024476F" w:rsidRPr="00BA0A1D">
          <w:rPr>
            <w:rStyle w:val="Hyperlink"/>
            <w:u w:val="none"/>
            <w:lang w:val="sr-Latn-CS"/>
          </w:rPr>
          <w:t>.</w:t>
        </w:r>
        <w:r w:rsidR="0024476F" w:rsidRPr="00BA0A1D">
          <w:rPr>
            <w:rStyle w:val="Hyperlink"/>
            <w:u w:val="none"/>
          </w:rPr>
          <w:t>com</w:t>
        </w:r>
      </w:hyperlink>
      <w:r w:rsidR="006D53C1">
        <w:rPr>
          <w:rStyle w:val="Hyperlink"/>
          <w:u w:val="none"/>
          <w:lang w:val="sr-Latn-RS"/>
        </w:rPr>
        <w:t>/Nabavka/Aukcije</w:t>
      </w:r>
    </w:p>
    <w:p w14:paraId="7BFC7369" w14:textId="77777777" w:rsidR="00F57282" w:rsidRPr="00D24225" w:rsidRDefault="00F57282" w:rsidP="00F57282">
      <w:pPr>
        <w:pStyle w:val="ListParagraph"/>
        <w:spacing w:before="120" w:after="120"/>
        <w:jc w:val="both"/>
        <w:rPr>
          <w:rFonts w:ascii="Arial" w:hAnsi="Arial" w:cs="Arial"/>
          <w:sz w:val="22"/>
          <w:szCs w:val="22"/>
          <w:lang w:val="sr-Latn-CS" w:eastAsia="en-US"/>
        </w:rPr>
      </w:pPr>
    </w:p>
    <w:p w14:paraId="1EE47E54" w14:textId="77777777" w:rsidR="00567AB4" w:rsidRPr="00D24225" w:rsidRDefault="0030160A" w:rsidP="00A772CF">
      <w:pPr>
        <w:pStyle w:val="ListParagraph"/>
        <w:numPr>
          <w:ilvl w:val="0"/>
          <w:numId w:val="4"/>
        </w:numPr>
        <w:tabs>
          <w:tab w:val="clear" w:pos="720"/>
          <w:tab w:val="left" w:pos="709"/>
        </w:tabs>
        <w:spacing w:before="120" w:after="120"/>
        <w:ind w:left="357" w:hanging="357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D24225">
        <w:rPr>
          <w:rFonts w:ascii="Arial" w:hAnsi="Arial" w:cs="Arial"/>
          <w:b/>
          <w:sz w:val="22"/>
          <w:szCs w:val="22"/>
          <w:lang w:val="sr-Cyrl-RS"/>
        </w:rPr>
        <w:t xml:space="preserve">Опште одредбе </w:t>
      </w:r>
    </w:p>
    <w:p w14:paraId="2C31AC14" w14:textId="64198D6D" w:rsidR="00567AB4" w:rsidRPr="00FB7E61" w:rsidRDefault="00D1381F" w:rsidP="006A7667">
      <w:pPr>
        <w:spacing w:before="120" w:after="120"/>
        <w:ind w:left="720"/>
        <w:jc w:val="both"/>
        <w:rPr>
          <w:rFonts w:ascii="Arial" w:hAnsi="Arial" w:cs="Arial"/>
          <w:sz w:val="22"/>
          <w:szCs w:val="22"/>
          <w:lang w:val="ru-RU"/>
        </w:rPr>
      </w:pPr>
      <w:r w:rsidRPr="00D24225">
        <w:rPr>
          <w:rFonts w:ascii="Arial" w:hAnsi="Arial" w:cs="Arial"/>
          <w:sz w:val="22"/>
          <w:szCs w:val="22"/>
          <w:lang w:val="sr-Cyrl-RS"/>
        </w:rPr>
        <w:t xml:space="preserve">Подносилац Пријаве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 xml:space="preserve">има право да пошаље </w:t>
      </w:r>
      <w:r w:rsidRPr="00D24225">
        <w:rPr>
          <w:rFonts w:ascii="Arial" w:hAnsi="Arial" w:cs="Arial"/>
          <w:sz w:val="22"/>
          <w:szCs w:val="22"/>
          <w:lang w:val="sr-Cyrl-RS"/>
        </w:rPr>
        <w:t>О</w:t>
      </w:r>
      <w:r w:rsidR="000B0B51" w:rsidRPr="00D24225">
        <w:rPr>
          <w:rFonts w:ascii="Arial" w:hAnsi="Arial" w:cs="Arial"/>
          <w:sz w:val="22"/>
          <w:szCs w:val="22"/>
          <w:lang w:val="sr-Latn-CS"/>
        </w:rPr>
        <w:t xml:space="preserve">рганизатору </w:t>
      </w:r>
      <w:r w:rsidR="00567AB4" w:rsidRPr="00D24225">
        <w:rPr>
          <w:rFonts w:ascii="Arial" w:hAnsi="Arial" w:cs="Arial"/>
          <w:sz w:val="22"/>
          <w:szCs w:val="22"/>
          <w:lang w:val="ru-RU"/>
        </w:rPr>
        <w:t xml:space="preserve">аукције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 xml:space="preserve">у писаној форми захтев за појашњење у вези са одредбама из </w:t>
      </w:r>
      <w:r w:rsidRPr="00D24225">
        <w:rPr>
          <w:rFonts w:ascii="Arial" w:hAnsi="Arial" w:cs="Arial"/>
          <w:sz w:val="22"/>
          <w:szCs w:val="22"/>
          <w:lang w:val="sr-Cyrl-RS"/>
        </w:rPr>
        <w:t>овог Позива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.</w:t>
      </w:r>
      <w:r w:rsidR="000B0B51" w:rsidRPr="00D24225">
        <w:rPr>
          <w:rFonts w:ascii="Arial" w:hAnsi="Arial" w:cs="Arial"/>
          <w:sz w:val="22"/>
          <w:szCs w:val="22"/>
          <w:lang w:val="sr-Cyrl-RS"/>
        </w:rPr>
        <w:t xml:space="preserve">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 xml:space="preserve">Организатор </w:t>
      </w:r>
      <w:r w:rsidR="00567AB4" w:rsidRPr="00D24225">
        <w:rPr>
          <w:rFonts w:ascii="Arial" w:hAnsi="Arial" w:cs="Arial"/>
          <w:sz w:val="22"/>
          <w:szCs w:val="22"/>
          <w:lang w:val="ru-RU"/>
        </w:rPr>
        <w:t xml:space="preserve">аукције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 xml:space="preserve">је дужан да пошаље у електронској форми </w:t>
      </w:r>
      <w:r w:rsidRPr="00D24225">
        <w:rPr>
          <w:rFonts w:ascii="Arial" w:hAnsi="Arial" w:cs="Arial"/>
          <w:sz w:val="22"/>
          <w:szCs w:val="22"/>
          <w:lang w:val="sr-Cyrl-RS"/>
        </w:rPr>
        <w:t xml:space="preserve">тражена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 xml:space="preserve">појашњења у року од </w:t>
      </w:r>
      <w:r w:rsidR="00850DD1" w:rsidRPr="00D24225">
        <w:rPr>
          <w:rFonts w:ascii="Arial" w:hAnsi="Arial" w:cs="Arial"/>
          <w:sz w:val="22"/>
          <w:szCs w:val="22"/>
          <w:lang w:val="sr-Latn-CS"/>
        </w:rPr>
        <w:t>2</w:t>
      </w:r>
      <w:r w:rsidR="00567AB4" w:rsidRPr="00D24225">
        <w:rPr>
          <w:rFonts w:ascii="Arial" w:hAnsi="Arial" w:cs="Arial"/>
          <w:sz w:val="22"/>
          <w:szCs w:val="22"/>
          <w:lang w:val="ru-RU"/>
        </w:rPr>
        <w:t xml:space="preserve"> (</w:t>
      </w:r>
      <w:r w:rsidR="00850DD1" w:rsidRPr="00D24225">
        <w:rPr>
          <w:rFonts w:ascii="Arial" w:hAnsi="Arial" w:cs="Arial"/>
          <w:sz w:val="22"/>
          <w:szCs w:val="22"/>
          <w:lang w:val="sr-Cyrl-RS"/>
        </w:rPr>
        <w:t>два</w:t>
      </w:r>
      <w:r w:rsidR="00567AB4" w:rsidRPr="00D24225">
        <w:rPr>
          <w:rFonts w:ascii="Arial" w:hAnsi="Arial" w:cs="Arial"/>
          <w:sz w:val="22"/>
          <w:szCs w:val="22"/>
          <w:lang w:val="ru-RU"/>
        </w:rPr>
        <w:t>)</w:t>
      </w:r>
      <w:r w:rsidR="00850DD1" w:rsidRPr="00D24225">
        <w:rPr>
          <w:rFonts w:ascii="Arial" w:hAnsi="Arial" w:cs="Arial"/>
          <w:sz w:val="22"/>
          <w:szCs w:val="22"/>
          <w:lang w:val="sr-Latn-CS"/>
        </w:rPr>
        <w:t xml:space="preserve"> радн</w:t>
      </w:r>
      <w:r w:rsidR="00850DD1" w:rsidRPr="00D24225">
        <w:rPr>
          <w:rFonts w:ascii="Arial" w:hAnsi="Arial" w:cs="Arial"/>
          <w:sz w:val="22"/>
          <w:szCs w:val="22"/>
          <w:lang w:val="sr-Cyrl-RS"/>
        </w:rPr>
        <w:t>а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 xml:space="preserve"> дана од дана пријема наведеног захтева.</w:t>
      </w:r>
      <w:r w:rsidR="00D61DA9" w:rsidRPr="00D24225">
        <w:rPr>
          <w:rFonts w:ascii="Arial" w:hAnsi="Arial" w:cs="Arial"/>
          <w:lang w:val="ru-RU"/>
        </w:rPr>
        <w:t xml:space="preserve"> </w:t>
      </w:r>
      <w:r w:rsidR="00D61DA9" w:rsidRPr="00D24225">
        <w:rPr>
          <w:rFonts w:ascii="Arial" w:hAnsi="Arial" w:cs="Arial"/>
          <w:sz w:val="22"/>
          <w:szCs w:val="22"/>
          <w:lang w:val="sr-Latn-CS"/>
        </w:rPr>
        <w:t xml:space="preserve">Захтев се подноси на електронску адресу: </w:t>
      </w:r>
      <w:hyperlink r:id="rId19" w:history="1"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_</w:t>
        </w:r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sr-Latn-RS"/>
          </w:rPr>
          <w:t>HIPP</w:t>
        </w:r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@</w:t>
        </w:r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-</w:t>
        </w:r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.</w:t>
        </w:r>
        <w:r w:rsidR="006A7667" w:rsidRPr="00FB7E61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</w:p>
    <w:p w14:paraId="08A356C2" w14:textId="77777777" w:rsidR="00567AB4" w:rsidRPr="00C939C7" w:rsidRDefault="00567AB4" w:rsidP="00CE2EC2">
      <w:pPr>
        <w:numPr>
          <w:ilvl w:val="1"/>
          <w:numId w:val="4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rFonts w:ascii="Arial" w:hAnsi="Arial" w:cs="Arial"/>
          <w:sz w:val="22"/>
          <w:szCs w:val="22"/>
          <w:lang w:val="sr-Latn-CS"/>
        </w:rPr>
      </w:pPr>
      <w:r w:rsidRPr="00D24225">
        <w:rPr>
          <w:rFonts w:ascii="Arial" w:hAnsi="Arial" w:cs="Arial"/>
          <w:sz w:val="22"/>
          <w:szCs w:val="22"/>
          <w:lang w:val="sr-Latn-CS"/>
        </w:rPr>
        <w:t xml:space="preserve">Организатор </w:t>
      </w:r>
      <w:r w:rsidRPr="00D24225">
        <w:rPr>
          <w:rFonts w:ascii="Arial" w:hAnsi="Arial" w:cs="Arial"/>
          <w:sz w:val="22"/>
          <w:szCs w:val="22"/>
          <w:lang w:val="ru-RU"/>
        </w:rPr>
        <w:t xml:space="preserve">аукције 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има право да уноси измене </w:t>
      </w:r>
      <w:r w:rsidRPr="00C939C7">
        <w:rPr>
          <w:rFonts w:ascii="Arial" w:hAnsi="Arial" w:cs="Arial"/>
          <w:sz w:val="22"/>
          <w:szCs w:val="22"/>
          <w:lang w:val="sr-Latn-CS"/>
        </w:rPr>
        <w:t xml:space="preserve">у </w:t>
      </w:r>
      <w:r w:rsidR="00F22CFE" w:rsidRPr="00C939C7">
        <w:rPr>
          <w:rFonts w:ascii="Arial" w:hAnsi="Arial" w:cs="Arial"/>
          <w:sz w:val="22"/>
          <w:szCs w:val="22"/>
          <w:lang w:val="sr-Cyrl-RS"/>
        </w:rPr>
        <w:t xml:space="preserve">овај Позив </w:t>
      </w:r>
      <w:r w:rsidR="00D361CE" w:rsidRPr="00C939C7">
        <w:rPr>
          <w:rFonts w:ascii="Arial" w:hAnsi="Arial" w:cs="Arial"/>
          <w:sz w:val="22"/>
          <w:szCs w:val="22"/>
          <w:lang w:val="sr-Latn-CS"/>
        </w:rPr>
        <w:t>до дана истека рока за предају</w:t>
      </w:r>
      <w:r w:rsidR="00D361CE" w:rsidRPr="00C939C7">
        <w:rPr>
          <w:rFonts w:ascii="Arial" w:hAnsi="Arial" w:cs="Arial"/>
          <w:sz w:val="22"/>
          <w:szCs w:val="22"/>
          <w:lang w:val="sr-Cyrl-RS"/>
        </w:rPr>
        <w:t xml:space="preserve"> Пријаве </w:t>
      </w:r>
      <w:r w:rsidRPr="00C939C7">
        <w:rPr>
          <w:rFonts w:ascii="Arial" w:hAnsi="Arial" w:cs="Arial"/>
          <w:sz w:val="22"/>
          <w:szCs w:val="22"/>
          <w:lang w:val="sr-Latn-CS"/>
        </w:rPr>
        <w:t xml:space="preserve">за </w:t>
      </w:r>
      <w:r w:rsidR="006A4C64" w:rsidRPr="00C939C7">
        <w:rPr>
          <w:rFonts w:ascii="Arial" w:hAnsi="Arial" w:cs="Arial"/>
          <w:sz w:val="22"/>
          <w:szCs w:val="22"/>
          <w:lang w:val="sr-Latn-CS"/>
        </w:rPr>
        <w:t>учешће на аукцији</w:t>
      </w:r>
      <w:r w:rsidR="00D361CE" w:rsidRPr="00C939C7">
        <w:rPr>
          <w:rFonts w:ascii="Arial" w:hAnsi="Arial" w:cs="Arial"/>
          <w:sz w:val="22"/>
          <w:szCs w:val="22"/>
          <w:lang w:val="sr-Cyrl-RS"/>
        </w:rPr>
        <w:t xml:space="preserve"> (у даљем тексту: Пријава)</w:t>
      </w:r>
      <w:r w:rsidRPr="00C939C7">
        <w:rPr>
          <w:rFonts w:ascii="Arial" w:hAnsi="Arial" w:cs="Arial"/>
          <w:sz w:val="22"/>
          <w:szCs w:val="22"/>
          <w:lang w:val="sr-Latn-CS"/>
        </w:rPr>
        <w:t xml:space="preserve">, у ком случају </w:t>
      </w:r>
      <w:r w:rsidR="005C2A4C" w:rsidRPr="00C939C7">
        <w:rPr>
          <w:rFonts w:ascii="Arial" w:hAnsi="Arial" w:cs="Arial"/>
          <w:sz w:val="22"/>
          <w:szCs w:val="22"/>
          <w:lang w:val="sr-Cyrl-RS"/>
        </w:rPr>
        <w:t>о</w:t>
      </w:r>
      <w:r w:rsidR="005C2A4C" w:rsidRPr="00C939C7">
        <w:rPr>
          <w:rFonts w:ascii="Arial" w:hAnsi="Arial" w:cs="Arial"/>
          <w:sz w:val="22"/>
          <w:szCs w:val="22"/>
          <w:lang w:val="sr-Latn-CS"/>
        </w:rPr>
        <w:t xml:space="preserve">рганизатор </w:t>
      </w:r>
      <w:r w:rsidRPr="00C939C7">
        <w:rPr>
          <w:rFonts w:ascii="Arial" w:hAnsi="Arial" w:cs="Arial"/>
          <w:sz w:val="22"/>
          <w:szCs w:val="22"/>
          <w:lang w:val="ru-RU"/>
        </w:rPr>
        <w:t xml:space="preserve">аукције </w:t>
      </w:r>
      <w:r w:rsidRPr="00C939C7">
        <w:rPr>
          <w:rFonts w:ascii="Arial" w:hAnsi="Arial" w:cs="Arial"/>
          <w:sz w:val="22"/>
          <w:szCs w:val="22"/>
          <w:lang w:val="sr-Latn-CS"/>
        </w:rPr>
        <w:t>може да продужи првобитни рок за достављање</w:t>
      </w:r>
      <w:r w:rsidRPr="00C939C7">
        <w:rPr>
          <w:rFonts w:ascii="Arial" w:hAnsi="Arial" w:cs="Arial"/>
          <w:sz w:val="22"/>
          <w:szCs w:val="22"/>
          <w:lang w:val="ru-RU"/>
        </w:rPr>
        <w:t xml:space="preserve"> </w:t>
      </w:r>
      <w:r w:rsidR="00D61305" w:rsidRPr="00C939C7">
        <w:rPr>
          <w:rFonts w:ascii="Arial" w:hAnsi="Arial" w:cs="Arial"/>
          <w:sz w:val="22"/>
          <w:szCs w:val="22"/>
          <w:lang w:val="ru-RU"/>
        </w:rPr>
        <w:t>Пријава</w:t>
      </w:r>
      <w:r w:rsidRPr="00C939C7">
        <w:rPr>
          <w:rFonts w:ascii="Arial" w:hAnsi="Arial" w:cs="Arial"/>
          <w:sz w:val="22"/>
          <w:szCs w:val="22"/>
          <w:lang w:val="sr-Latn-CS"/>
        </w:rPr>
        <w:t>.</w:t>
      </w:r>
    </w:p>
    <w:p w14:paraId="7D43FBA2" w14:textId="77777777" w:rsidR="0062247F" w:rsidRPr="00BA0A1D" w:rsidRDefault="0062247F" w:rsidP="0062247F">
      <w:pPr>
        <w:numPr>
          <w:ilvl w:val="1"/>
          <w:numId w:val="4"/>
        </w:num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BA0A1D">
        <w:rPr>
          <w:rFonts w:ascii="Arial" w:hAnsi="Arial" w:cs="Arial"/>
          <w:sz w:val="22"/>
          <w:szCs w:val="22"/>
          <w:lang w:val="sr-Latn-CS"/>
        </w:rPr>
        <w:t xml:space="preserve">Подносилац Пријаве самим подношењем Пријаве изражава свој пристанак да Организатор аукције обрађује податке о личности учесника аукције. </w:t>
      </w:r>
    </w:p>
    <w:p w14:paraId="341967AB" w14:textId="77777777" w:rsidR="0062247F" w:rsidRPr="00BA0A1D" w:rsidRDefault="0062247F" w:rsidP="007D4E88">
      <w:pPr>
        <w:spacing w:before="120" w:after="120"/>
        <w:ind w:left="720"/>
        <w:jc w:val="both"/>
        <w:rPr>
          <w:rFonts w:ascii="Arial" w:hAnsi="Arial" w:cs="Arial"/>
          <w:sz w:val="22"/>
          <w:szCs w:val="22"/>
          <w:lang w:val="sr-Latn-CS"/>
        </w:rPr>
      </w:pPr>
      <w:r w:rsidRPr="00BA0A1D">
        <w:rPr>
          <w:rFonts w:ascii="Arial" w:hAnsi="Arial" w:cs="Arial"/>
          <w:sz w:val="22"/>
          <w:szCs w:val="22"/>
          <w:lang w:val="sr-Latn-CS"/>
        </w:rPr>
        <w:t xml:space="preserve">Сви подаци о личности биће обрађивани само за потребе ове аукцијске продаје и са истим ће Организатор аукције поступати у складу са Законом о заштити података о личности ("Сл. гласник РС" бр. 87/2018). </w:t>
      </w:r>
    </w:p>
    <w:p w14:paraId="4DAAE1AA" w14:textId="6AA12579" w:rsidR="0062247F" w:rsidRPr="00F12AD5" w:rsidRDefault="0062247F" w:rsidP="007D4E88">
      <w:pPr>
        <w:spacing w:before="120" w:after="120"/>
        <w:ind w:left="720"/>
        <w:jc w:val="both"/>
        <w:rPr>
          <w:rFonts w:ascii="Arial" w:hAnsi="Arial" w:cs="Arial"/>
          <w:sz w:val="22"/>
          <w:szCs w:val="22"/>
          <w:lang w:val="ru-RU"/>
        </w:rPr>
      </w:pPr>
      <w:r w:rsidRPr="00BA0A1D">
        <w:rPr>
          <w:rFonts w:ascii="Arial" w:hAnsi="Arial" w:cs="Arial"/>
          <w:sz w:val="22"/>
          <w:szCs w:val="22"/>
          <w:lang w:val="sr-Latn-CS"/>
        </w:rPr>
        <w:t xml:space="preserve">У случају било каквих недоумица и питања везаних за заштиту података о личности, Подносилац Пријаве може поднети захтев Организатору аукције на електронску адресу: </w:t>
      </w:r>
      <w:hyperlink r:id="rId20" w:history="1"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_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sr-Latn-RS"/>
          </w:rPr>
          <w:t>HIPP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@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-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.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</w:p>
    <w:p w14:paraId="7E504955" w14:textId="77777777" w:rsidR="00567AB4" w:rsidRPr="008B270E" w:rsidRDefault="005C2A4C" w:rsidP="00A772CF">
      <w:pPr>
        <w:numPr>
          <w:ilvl w:val="0"/>
          <w:numId w:val="4"/>
        </w:numPr>
        <w:spacing w:before="120" w:after="120"/>
        <w:ind w:left="357" w:hanging="357"/>
        <w:rPr>
          <w:rFonts w:ascii="Arial" w:hAnsi="Arial" w:cs="Arial"/>
          <w:b/>
          <w:sz w:val="22"/>
          <w:szCs w:val="22"/>
          <w:lang w:val="sr-Latn-CS"/>
        </w:rPr>
      </w:pPr>
      <w:r w:rsidRPr="008B270E">
        <w:rPr>
          <w:rFonts w:ascii="Arial" w:hAnsi="Arial" w:cs="Arial"/>
          <w:b/>
          <w:sz w:val="22"/>
          <w:szCs w:val="22"/>
          <w:lang w:val="sr-Cyrl-RS"/>
        </w:rPr>
        <w:t>П</w:t>
      </w:r>
      <w:r w:rsidRPr="008B270E">
        <w:rPr>
          <w:rFonts w:ascii="Arial" w:hAnsi="Arial" w:cs="Arial"/>
          <w:b/>
          <w:sz w:val="22"/>
          <w:szCs w:val="22"/>
          <w:lang w:val="sr-Latn-CS"/>
        </w:rPr>
        <w:t xml:space="preserve">рипрема и подношење </w:t>
      </w:r>
      <w:r w:rsidR="00D361CE" w:rsidRPr="008B270E">
        <w:rPr>
          <w:rFonts w:ascii="Arial" w:hAnsi="Arial" w:cs="Arial"/>
          <w:b/>
          <w:sz w:val="22"/>
          <w:szCs w:val="22"/>
          <w:lang w:val="sr-Cyrl-RS"/>
        </w:rPr>
        <w:t xml:space="preserve">пријаве </w:t>
      </w:r>
      <w:r w:rsidRPr="008B270E">
        <w:rPr>
          <w:rFonts w:ascii="Arial" w:hAnsi="Arial" w:cs="Arial"/>
          <w:b/>
          <w:sz w:val="22"/>
          <w:szCs w:val="22"/>
          <w:lang w:val="sr-Latn-CS"/>
        </w:rPr>
        <w:t xml:space="preserve">за </w:t>
      </w:r>
      <w:r w:rsidRPr="008B270E">
        <w:rPr>
          <w:rFonts w:ascii="Arial" w:hAnsi="Arial" w:cs="Arial"/>
          <w:b/>
          <w:sz w:val="22"/>
          <w:szCs w:val="22"/>
          <w:lang w:val="ru-RU"/>
        </w:rPr>
        <w:t xml:space="preserve">учешће на аукцији </w:t>
      </w:r>
      <w:r w:rsidRPr="008B270E">
        <w:rPr>
          <w:rFonts w:ascii="Arial" w:hAnsi="Arial" w:cs="Arial"/>
          <w:b/>
          <w:sz w:val="22"/>
          <w:szCs w:val="22"/>
          <w:lang w:val="sr-Latn-CS"/>
        </w:rPr>
        <w:t>и понуде цене</w:t>
      </w:r>
    </w:p>
    <w:p w14:paraId="691A3CD6" w14:textId="77777777" w:rsidR="00567AB4" w:rsidRPr="00A772CF" w:rsidRDefault="004412B8" w:rsidP="00CE2EC2">
      <w:pPr>
        <w:numPr>
          <w:ilvl w:val="1"/>
          <w:numId w:val="4"/>
        </w:numPr>
        <w:tabs>
          <w:tab w:val="clear" w:pos="720"/>
          <w:tab w:val="num" w:pos="709"/>
        </w:tabs>
        <w:spacing w:before="120" w:after="120"/>
        <w:ind w:left="1077" w:hanging="1077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8B270E">
        <w:rPr>
          <w:rFonts w:ascii="Arial" w:hAnsi="Arial" w:cs="Arial"/>
          <w:b/>
          <w:sz w:val="22"/>
          <w:szCs w:val="22"/>
          <w:lang w:val="sr-Cyrl-RS"/>
        </w:rPr>
        <w:t xml:space="preserve">Пријава </w:t>
      </w:r>
      <w:r w:rsidR="006A4C64" w:rsidRPr="008B270E">
        <w:rPr>
          <w:rFonts w:ascii="Arial" w:hAnsi="Arial" w:cs="Arial"/>
          <w:b/>
          <w:sz w:val="22"/>
          <w:szCs w:val="22"/>
          <w:lang w:val="sr-Latn-CS"/>
        </w:rPr>
        <w:t>за учешће на аукцији</w:t>
      </w:r>
      <w:r w:rsidR="0065263C" w:rsidRPr="008B270E">
        <w:rPr>
          <w:rFonts w:ascii="Arial" w:hAnsi="Arial" w:cs="Arial"/>
          <w:b/>
          <w:sz w:val="22"/>
          <w:szCs w:val="22"/>
          <w:lang w:val="sr-Cyrl-RS"/>
        </w:rPr>
        <w:t xml:space="preserve"> и понуда цене</w:t>
      </w:r>
    </w:p>
    <w:p w14:paraId="2E9CBA6E" w14:textId="77777777" w:rsidR="00A772CF" w:rsidRPr="008B270E" w:rsidRDefault="00A772CF" w:rsidP="00A772CF">
      <w:pPr>
        <w:spacing w:before="120" w:after="120"/>
        <w:ind w:left="1077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14:paraId="4DA8DBE3" w14:textId="77777777" w:rsidR="00E758BB" w:rsidRPr="0062247F" w:rsidRDefault="00E758BB" w:rsidP="00CE2EC2">
      <w:pPr>
        <w:pStyle w:val="ListParagraph"/>
        <w:numPr>
          <w:ilvl w:val="2"/>
          <w:numId w:val="4"/>
        </w:numPr>
        <w:tabs>
          <w:tab w:val="clear" w:pos="1080"/>
          <w:tab w:val="num" w:pos="709"/>
        </w:tabs>
        <w:spacing w:before="120" w:after="120"/>
        <w:ind w:left="709" w:hanging="709"/>
        <w:jc w:val="both"/>
        <w:rPr>
          <w:rFonts w:ascii="Arial" w:hAnsi="Arial" w:cs="Arial"/>
          <w:sz w:val="22"/>
          <w:szCs w:val="22"/>
          <w:lang w:val="sr-Latn-CS"/>
        </w:rPr>
      </w:pPr>
      <w:r w:rsidRPr="0062247F">
        <w:rPr>
          <w:rFonts w:ascii="Arial" w:hAnsi="Arial" w:cs="Arial"/>
          <w:sz w:val="22"/>
          <w:szCs w:val="22"/>
          <w:lang w:val="sr-Latn-CS"/>
        </w:rPr>
        <w:t>За учешће на аукцији</w:t>
      </w:r>
      <w:r w:rsidRPr="00C939C7">
        <w:rPr>
          <w:rFonts w:ascii="Arial" w:hAnsi="Arial" w:cs="Arial"/>
          <w:sz w:val="22"/>
          <w:szCs w:val="22"/>
          <w:lang w:val="sr-Latn-CS"/>
        </w:rPr>
        <w:t xml:space="preserve"> подносилац </w:t>
      </w:r>
      <w:r w:rsidR="004412B8" w:rsidRPr="00C939C7">
        <w:rPr>
          <w:rFonts w:ascii="Arial" w:hAnsi="Arial" w:cs="Arial"/>
          <w:sz w:val="22"/>
          <w:szCs w:val="22"/>
          <w:lang w:val="sr-Cyrl-RS"/>
        </w:rPr>
        <w:t xml:space="preserve">Пријаве </w:t>
      </w:r>
      <w:r w:rsidR="0065263C" w:rsidRPr="00C939C7">
        <w:rPr>
          <w:rFonts w:ascii="Arial" w:hAnsi="Arial" w:cs="Arial"/>
          <w:sz w:val="22"/>
          <w:szCs w:val="22"/>
          <w:lang w:val="sr-Cyrl-RS"/>
        </w:rPr>
        <w:t>према тачки</w:t>
      </w:r>
      <w:r w:rsidR="00DD04BB" w:rsidRPr="00C939C7">
        <w:rPr>
          <w:rFonts w:ascii="Arial" w:hAnsi="Arial" w:cs="Arial"/>
          <w:sz w:val="22"/>
          <w:szCs w:val="22"/>
          <w:lang w:val="sr-Cyrl-RS"/>
        </w:rPr>
        <w:t xml:space="preserve"> 3.1.3</w:t>
      </w:r>
      <w:r w:rsidR="007437A0" w:rsidRPr="00C939C7">
        <w:rPr>
          <w:rFonts w:ascii="Arial" w:hAnsi="Arial" w:cs="Arial"/>
          <w:sz w:val="22"/>
          <w:szCs w:val="22"/>
          <w:lang w:val="sr-Cyrl-RS"/>
        </w:rPr>
        <w:t>.</w:t>
      </w:r>
      <w:r w:rsidRPr="00C939C7">
        <w:rPr>
          <w:rFonts w:ascii="Arial" w:hAnsi="Arial" w:cs="Arial"/>
          <w:sz w:val="22"/>
          <w:szCs w:val="22"/>
          <w:lang w:val="sr-Latn-CS"/>
        </w:rPr>
        <w:t xml:space="preserve"> доставља </w:t>
      </w:r>
      <w:r w:rsidR="0065263C" w:rsidRPr="00C939C7">
        <w:rPr>
          <w:rFonts w:ascii="Arial" w:hAnsi="Arial" w:cs="Arial"/>
          <w:sz w:val="22"/>
          <w:szCs w:val="22"/>
          <w:lang w:val="sr-Cyrl-RS"/>
        </w:rPr>
        <w:t>документацију Организатору аукције</w:t>
      </w:r>
      <w:r w:rsidR="0062247F" w:rsidRPr="00C939C7">
        <w:rPr>
          <w:rFonts w:ascii="Arial" w:hAnsi="Arial" w:cs="Arial"/>
          <w:sz w:val="22"/>
          <w:szCs w:val="22"/>
          <w:lang w:val="sr-Cyrl-RS"/>
        </w:rPr>
        <w:t>:</w:t>
      </w:r>
    </w:p>
    <w:p w14:paraId="2A60720A" w14:textId="257D32EC" w:rsidR="00B17982" w:rsidRPr="00B17982" w:rsidRDefault="004412B8" w:rsidP="00B17982">
      <w:pPr>
        <w:numPr>
          <w:ilvl w:val="1"/>
          <w:numId w:val="3"/>
        </w:numPr>
        <w:spacing w:before="120" w:after="12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B17982">
        <w:rPr>
          <w:rFonts w:ascii="Arial" w:hAnsi="Arial" w:cs="Arial"/>
          <w:sz w:val="22"/>
          <w:szCs w:val="22"/>
          <w:lang w:val="sr-Cyrl-RS"/>
        </w:rPr>
        <w:t>Пријав</w:t>
      </w:r>
      <w:r w:rsidR="00A90D5A" w:rsidRPr="00B17982">
        <w:rPr>
          <w:rFonts w:ascii="Arial" w:hAnsi="Arial" w:cs="Arial"/>
          <w:sz w:val="22"/>
          <w:szCs w:val="22"/>
          <w:lang w:val="sr-Cyrl-RS"/>
        </w:rPr>
        <w:t>а</w:t>
      </w:r>
      <w:r w:rsidRPr="00B17982">
        <w:rPr>
          <w:rFonts w:ascii="Arial" w:hAnsi="Arial" w:cs="Arial"/>
          <w:sz w:val="22"/>
          <w:szCs w:val="22"/>
          <w:lang w:val="sr-Cyrl-RS"/>
        </w:rPr>
        <w:t xml:space="preserve"> </w:t>
      </w:r>
      <w:r w:rsidR="00E758BB" w:rsidRPr="00B17982">
        <w:rPr>
          <w:rFonts w:ascii="Arial" w:hAnsi="Arial" w:cs="Arial"/>
          <w:sz w:val="22"/>
          <w:szCs w:val="22"/>
          <w:lang w:val="sr-Latn-CS"/>
        </w:rPr>
        <w:t xml:space="preserve">за учешће на аукцији на Формулару бр. 1, који чини саставни део </w:t>
      </w:r>
      <w:r w:rsidR="00AB672B" w:rsidRPr="00B17982">
        <w:rPr>
          <w:rFonts w:ascii="Arial" w:hAnsi="Arial" w:cs="Arial"/>
          <w:sz w:val="22"/>
          <w:szCs w:val="22"/>
          <w:lang w:val="sr-Cyrl-RS"/>
        </w:rPr>
        <w:t xml:space="preserve">овог </w:t>
      </w:r>
      <w:r w:rsidR="0053625F" w:rsidRPr="00B17982">
        <w:rPr>
          <w:rFonts w:ascii="Arial" w:hAnsi="Arial" w:cs="Arial"/>
          <w:sz w:val="22"/>
          <w:szCs w:val="22"/>
          <w:lang w:val="sr-Cyrl-RS"/>
        </w:rPr>
        <w:t>Позива</w:t>
      </w:r>
      <w:r w:rsidR="00E758BB" w:rsidRPr="00B17982">
        <w:rPr>
          <w:rFonts w:ascii="Arial" w:hAnsi="Arial" w:cs="Arial"/>
          <w:sz w:val="22"/>
          <w:szCs w:val="22"/>
          <w:lang w:val="sr-Latn-CS"/>
        </w:rPr>
        <w:t xml:space="preserve">, у складу са обрасцем из тачке </w:t>
      </w:r>
      <w:r w:rsidR="00DC710C" w:rsidRPr="00B17982">
        <w:rPr>
          <w:rFonts w:ascii="Arial" w:hAnsi="Arial" w:cs="Arial"/>
          <w:sz w:val="22"/>
          <w:szCs w:val="22"/>
          <w:lang w:val="sr-Cyrl-RS"/>
        </w:rPr>
        <w:t>бр</w:t>
      </w:r>
      <w:r w:rsidR="002471A9" w:rsidRPr="00B17982">
        <w:rPr>
          <w:rFonts w:ascii="Arial" w:hAnsi="Arial" w:cs="Arial"/>
          <w:sz w:val="22"/>
          <w:szCs w:val="22"/>
          <w:lang w:val="sr-Cyrl-RS"/>
        </w:rPr>
        <w:t>.</w:t>
      </w:r>
      <w:r w:rsidRPr="00B17982">
        <w:rPr>
          <w:rFonts w:ascii="Arial" w:hAnsi="Arial" w:cs="Arial"/>
          <w:sz w:val="22"/>
          <w:szCs w:val="22"/>
          <w:lang w:val="sr-Cyrl-RS"/>
        </w:rPr>
        <w:t>8</w:t>
      </w:r>
      <w:r w:rsidR="00DC710C" w:rsidRPr="00B17982">
        <w:rPr>
          <w:rFonts w:ascii="Arial" w:hAnsi="Arial" w:cs="Arial"/>
          <w:sz w:val="22"/>
          <w:szCs w:val="22"/>
          <w:lang w:val="sr-Cyrl-RS"/>
        </w:rPr>
        <w:t>.</w:t>
      </w:r>
      <w:r w:rsidR="00E758BB" w:rsidRPr="00B17982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3625F" w:rsidRPr="00B17982">
        <w:rPr>
          <w:rFonts w:ascii="Arial" w:hAnsi="Arial" w:cs="Arial"/>
          <w:sz w:val="22"/>
          <w:szCs w:val="22"/>
          <w:lang w:val="sr-Cyrl-RS"/>
        </w:rPr>
        <w:t>као и друга документа захтевана у складу са овим Позивом</w:t>
      </w:r>
      <w:r w:rsidR="00436ECE" w:rsidRPr="00B17982">
        <w:rPr>
          <w:rFonts w:ascii="Arial" w:hAnsi="Arial" w:cs="Arial"/>
          <w:sz w:val="22"/>
          <w:szCs w:val="22"/>
          <w:lang w:val="sr-Cyrl-RS"/>
        </w:rPr>
        <w:t>.</w:t>
      </w:r>
      <w:r w:rsidR="00C107AD">
        <w:rPr>
          <w:rFonts w:ascii="Arial" w:hAnsi="Arial" w:cs="Arial"/>
          <w:sz w:val="22"/>
          <w:szCs w:val="22"/>
          <w:lang w:val="sr-Cyrl-RS"/>
        </w:rPr>
        <w:t xml:space="preserve"> </w:t>
      </w:r>
      <w:r w:rsidR="0065263C" w:rsidRPr="00B17982">
        <w:rPr>
          <w:rFonts w:ascii="Arial" w:hAnsi="Arial" w:cs="Arial"/>
          <w:sz w:val="22"/>
          <w:szCs w:val="22"/>
          <w:lang w:val="ru-RU"/>
        </w:rPr>
        <w:t xml:space="preserve">Пријава се подноси </w:t>
      </w:r>
      <w:r w:rsidR="0065263C" w:rsidRPr="00B17982">
        <w:rPr>
          <w:rFonts w:ascii="Arial" w:hAnsi="Arial" w:cs="Arial"/>
          <w:sz w:val="22"/>
          <w:szCs w:val="22"/>
          <w:lang w:val="sr-Cyrl-RS"/>
        </w:rPr>
        <w:t xml:space="preserve">на електронску адресу </w:t>
      </w:r>
      <w:hyperlink r:id="rId21" w:history="1"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_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sr-Latn-RS"/>
          </w:rPr>
          <w:t>HIPP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@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-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.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  <w:r w:rsidR="0065263C" w:rsidRPr="00B17982">
        <w:rPr>
          <w:rStyle w:val="Hyperlink"/>
          <w:rFonts w:ascii="Arial" w:hAnsi="Arial" w:cs="Arial"/>
          <w:i/>
          <w:color w:val="auto"/>
          <w:sz w:val="22"/>
          <w:szCs w:val="22"/>
          <w:u w:val="none"/>
          <w:lang w:val="sr-Cyrl-RS"/>
        </w:rPr>
        <w:t>,</w:t>
      </w:r>
      <w:r w:rsidR="0065263C" w:rsidRPr="00B17982">
        <w:rPr>
          <w:rStyle w:val="Hyperlink"/>
          <w:rFonts w:ascii="Arial" w:hAnsi="Arial" w:cs="Arial"/>
          <w:color w:val="auto"/>
          <w:sz w:val="22"/>
          <w:szCs w:val="22"/>
          <w:u w:val="none"/>
          <w:lang w:val="sr-Cyrl-RS"/>
        </w:rPr>
        <w:t xml:space="preserve"> </w:t>
      </w:r>
      <w:r w:rsidR="0065263C" w:rsidRPr="00B17982">
        <w:rPr>
          <w:rFonts w:ascii="Arial" w:hAnsi="Arial" w:cs="Arial"/>
          <w:sz w:val="22"/>
          <w:szCs w:val="22"/>
          <w:lang w:val="sr-Cyrl-RS"/>
        </w:rPr>
        <w:t>уз назначавање</w:t>
      </w:r>
      <w:r w:rsidR="0065263C" w:rsidRPr="00B17982">
        <w:rPr>
          <w:rFonts w:ascii="Arial" w:hAnsi="Arial" w:cs="Arial"/>
          <w:sz w:val="22"/>
          <w:szCs w:val="22"/>
          <w:lang w:val="sr-Latn-RS"/>
        </w:rPr>
        <w:t xml:space="preserve"> </w:t>
      </w:r>
      <w:r w:rsidR="0065263C" w:rsidRPr="00B17982">
        <w:rPr>
          <w:rFonts w:ascii="Arial" w:hAnsi="Arial" w:cs="Arial"/>
          <w:sz w:val="22"/>
          <w:szCs w:val="22"/>
          <w:lang w:val="sr-Cyrl-RS"/>
        </w:rPr>
        <w:t xml:space="preserve">броја </w:t>
      </w:r>
      <w:r w:rsidR="00A90D5A" w:rsidRPr="00B17982">
        <w:rPr>
          <w:rFonts w:ascii="Arial" w:hAnsi="Arial" w:cs="Arial"/>
          <w:sz w:val="22"/>
          <w:szCs w:val="22"/>
          <w:lang w:val="sr-Cyrl-RS"/>
        </w:rPr>
        <w:t>Пријаве</w:t>
      </w:r>
      <w:r w:rsidR="0065263C" w:rsidRPr="00B17982">
        <w:rPr>
          <w:rFonts w:ascii="Arial" w:hAnsi="Arial" w:cs="Arial"/>
          <w:sz w:val="22"/>
          <w:szCs w:val="22"/>
          <w:lang w:val="sr-Cyrl-RS"/>
        </w:rPr>
        <w:t xml:space="preserve"> и назива </w:t>
      </w:r>
      <w:r w:rsidR="00A90D5A" w:rsidRPr="00B17982">
        <w:rPr>
          <w:rFonts w:ascii="Arial" w:hAnsi="Arial" w:cs="Arial"/>
          <w:sz w:val="22"/>
          <w:szCs w:val="22"/>
          <w:lang w:val="sr-Cyrl-RS"/>
        </w:rPr>
        <w:t>подносиоца Пријаве са навођењем у наслову електронског писма</w:t>
      </w:r>
      <w:r w:rsidR="0065263C" w:rsidRPr="00B17982">
        <w:rPr>
          <w:rFonts w:ascii="Arial" w:hAnsi="Arial" w:cs="Arial"/>
          <w:sz w:val="22"/>
          <w:szCs w:val="22"/>
          <w:lang w:val="sr-Cyrl-RS"/>
        </w:rPr>
        <w:t xml:space="preserve">: </w:t>
      </w:r>
      <w:r w:rsidR="0065263C" w:rsidRPr="00B17982">
        <w:rPr>
          <w:rFonts w:ascii="Arial" w:hAnsi="Arial" w:cs="Arial"/>
          <w:b/>
          <w:sz w:val="22"/>
          <w:szCs w:val="22"/>
          <w:lang w:val="sr-Cyrl-RS"/>
        </w:rPr>
        <w:t>„</w:t>
      </w:r>
      <w:r w:rsidR="00A772CF" w:rsidRPr="00B17982">
        <w:rPr>
          <w:rFonts w:ascii="Arial" w:hAnsi="Arial" w:cs="Arial"/>
          <w:b/>
          <w:sz w:val="22"/>
          <w:szCs w:val="22"/>
          <w:lang w:val="sr-Latn-RS"/>
        </w:rPr>
        <w:t>Пријава</w:t>
      </w:r>
      <w:r w:rsidR="0065263C" w:rsidRPr="00B17982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A772CF" w:rsidRPr="00B17982">
        <w:rPr>
          <w:rFonts w:ascii="Arial" w:hAnsi="Arial" w:cs="Arial"/>
          <w:b/>
          <w:sz w:val="22"/>
          <w:szCs w:val="22"/>
          <w:lang w:val="sr-Latn-RS"/>
        </w:rPr>
        <w:t>за</w:t>
      </w:r>
      <w:r w:rsidR="0065263C" w:rsidRPr="00B17982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A772CF" w:rsidRPr="00B17982">
        <w:rPr>
          <w:rFonts w:ascii="Arial" w:hAnsi="Arial" w:cs="Arial"/>
          <w:b/>
          <w:sz w:val="22"/>
          <w:szCs w:val="22"/>
          <w:lang w:val="sr-Latn-RS"/>
        </w:rPr>
        <w:t>аукцију</w:t>
      </w:r>
      <w:r w:rsidR="0065263C" w:rsidRPr="00B17982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A772CF" w:rsidRPr="00B17982">
        <w:rPr>
          <w:rFonts w:ascii="Arial" w:hAnsi="Arial" w:cs="Arial"/>
          <w:b/>
          <w:sz w:val="22"/>
          <w:szCs w:val="22"/>
          <w:lang w:val="sr-Latn-RS"/>
        </w:rPr>
        <w:t>број</w:t>
      </w:r>
      <w:r w:rsidR="0065263C" w:rsidRPr="00B17982">
        <w:rPr>
          <w:rFonts w:ascii="Arial" w:hAnsi="Arial" w:cs="Arial"/>
          <w:b/>
          <w:sz w:val="22"/>
          <w:szCs w:val="22"/>
          <w:lang w:val="sr-Latn-RS"/>
        </w:rPr>
        <w:t xml:space="preserve">: </w:t>
      </w:r>
      <w:r w:rsidR="00AD1E19" w:rsidRPr="00B17982">
        <w:rPr>
          <w:rFonts w:ascii="Arial" w:hAnsi="Arial" w:cs="Arial"/>
          <w:b/>
          <w:sz w:val="22"/>
          <w:szCs w:val="22"/>
          <w:lang w:val="sr-Latn-RS"/>
        </w:rPr>
        <w:t>A</w:t>
      </w:r>
      <w:r w:rsidR="00BE7C90" w:rsidRPr="00B17982">
        <w:rPr>
          <w:rFonts w:ascii="Arial" w:hAnsi="Arial" w:cs="Arial"/>
          <w:b/>
          <w:sz w:val="22"/>
          <w:szCs w:val="22"/>
          <w:lang w:val="sr-Cyrl-RS"/>
        </w:rPr>
        <w:t>00</w:t>
      </w:r>
      <w:r w:rsidR="00B17982" w:rsidRPr="00B17982">
        <w:rPr>
          <w:rFonts w:ascii="Arial" w:hAnsi="Arial" w:cs="Arial"/>
          <w:b/>
          <w:sz w:val="22"/>
          <w:szCs w:val="22"/>
          <w:lang w:val="sr-Latn-RS"/>
        </w:rPr>
        <w:t>2</w:t>
      </w:r>
      <w:r w:rsidR="00BE7C90" w:rsidRPr="00B17982">
        <w:rPr>
          <w:rFonts w:ascii="Arial" w:hAnsi="Arial" w:cs="Arial"/>
          <w:b/>
          <w:sz w:val="22"/>
          <w:szCs w:val="22"/>
          <w:lang w:val="sr-Latn-RS"/>
        </w:rPr>
        <w:t>/202</w:t>
      </w:r>
      <w:r w:rsidR="00B17982" w:rsidRPr="00B17982">
        <w:rPr>
          <w:rFonts w:ascii="Arial" w:hAnsi="Arial" w:cs="Arial"/>
          <w:b/>
          <w:sz w:val="22"/>
          <w:szCs w:val="22"/>
          <w:lang w:val="sr-Latn-RS"/>
        </w:rPr>
        <w:t>6</w:t>
      </w:r>
      <w:r w:rsidR="0065263C" w:rsidRPr="00B17982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24476F" w:rsidRPr="00B17982">
        <w:rPr>
          <w:rFonts w:ascii="Arial" w:hAnsi="Arial" w:cs="Arial"/>
          <w:b/>
          <w:sz w:val="22"/>
          <w:szCs w:val="22"/>
          <w:lang w:val="sr-Latn-RS"/>
        </w:rPr>
        <w:t>–</w:t>
      </w:r>
      <w:r w:rsidR="0065263C" w:rsidRPr="00B17982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B17982" w:rsidRPr="00B17982">
        <w:rPr>
          <w:rFonts w:ascii="Arial" w:hAnsi="Arial" w:cs="Arial"/>
          <w:b/>
          <w:lang w:val="sr-Latn-CS"/>
        </w:rPr>
        <w:t>продај</w:t>
      </w:r>
      <w:r w:rsidR="00C107AD">
        <w:rPr>
          <w:rFonts w:ascii="Arial" w:hAnsi="Arial" w:cs="Arial"/>
          <w:b/>
          <w:lang w:val="sr-Cyrl-RS"/>
        </w:rPr>
        <w:t>а</w:t>
      </w:r>
      <w:r w:rsidR="00B17982" w:rsidRPr="00B17982">
        <w:rPr>
          <w:rFonts w:ascii="Arial" w:hAnsi="Arial" w:cs="Arial"/>
          <w:b/>
          <w:lang w:val="sr-Cyrl-RS"/>
        </w:rPr>
        <w:t xml:space="preserve"> неопасног отпад по лотовима</w:t>
      </w:r>
      <w:r w:rsidR="00B17982">
        <w:rPr>
          <w:rFonts w:ascii="Arial" w:hAnsi="Arial" w:cs="Arial"/>
          <w:b/>
          <w:sz w:val="22"/>
          <w:szCs w:val="22"/>
          <w:lang w:val="sr-Latn-CS"/>
        </w:rPr>
        <w:t>“</w:t>
      </w:r>
    </w:p>
    <w:p w14:paraId="77CC2136" w14:textId="2898178F" w:rsidR="00E758BB" w:rsidRPr="00B17982" w:rsidRDefault="00E758BB" w:rsidP="00B17982">
      <w:pPr>
        <w:numPr>
          <w:ilvl w:val="1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B17982">
        <w:rPr>
          <w:rFonts w:ascii="Arial" w:hAnsi="Arial" w:cs="Arial"/>
          <w:sz w:val="22"/>
          <w:szCs w:val="22"/>
          <w:lang w:val="sr-Latn-CS"/>
        </w:rPr>
        <w:t>понуд</w:t>
      </w:r>
      <w:r w:rsidR="00A90D5A" w:rsidRPr="00B17982">
        <w:rPr>
          <w:rFonts w:ascii="Arial" w:hAnsi="Arial" w:cs="Arial"/>
          <w:sz w:val="22"/>
          <w:szCs w:val="22"/>
          <w:lang w:val="sr-Cyrl-RS"/>
        </w:rPr>
        <w:t>а</w:t>
      </w:r>
      <w:r w:rsidRPr="00B17982">
        <w:rPr>
          <w:rFonts w:ascii="Arial" w:hAnsi="Arial" w:cs="Arial"/>
          <w:sz w:val="22"/>
          <w:szCs w:val="22"/>
          <w:lang w:val="sr-Latn-CS"/>
        </w:rPr>
        <w:t xml:space="preserve"> цене предмета аукције на Фо</w:t>
      </w:r>
      <w:r w:rsidRPr="00B17982">
        <w:rPr>
          <w:rFonts w:ascii="Arial" w:hAnsi="Arial" w:cs="Arial"/>
          <w:sz w:val="22"/>
          <w:szCs w:val="22"/>
          <w:lang w:val="sr-Cyrl-RS"/>
        </w:rPr>
        <w:t>р</w:t>
      </w:r>
      <w:r w:rsidRPr="00B17982">
        <w:rPr>
          <w:rFonts w:ascii="Arial" w:hAnsi="Arial" w:cs="Arial"/>
          <w:sz w:val="22"/>
          <w:szCs w:val="22"/>
          <w:lang w:val="sr-Latn-CS"/>
        </w:rPr>
        <w:t>мулару бр.</w:t>
      </w:r>
      <w:r w:rsidRPr="00B17982">
        <w:rPr>
          <w:rFonts w:ascii="Arial" w:hAnsi="Arial" w:cs="Arial"/>
          <w:sz w:val="22"/>
          <w:szCs w:val="22"/>
          <w:lang w:val="ru-RU"/>
        </w:rPr>
        <w:t>2</w:t>
      </w:r>
      <w:r w:rsidRPr="00B17982">
        <w:rPr>
          <w:rFonts w:ascii="Arial" w:hAnsi="Arial" w:cs="Arial"/>
          <w:sz w:val="22"/>
          <w:szCs w:val="22"/>
          <w:lang w:val="sr-Latn-CS"/>
        </w:rPr>
        <w:t xml:space="preserve">, који чини саставни део </w:t>
      </w:r>
      <w:r w:rsidR="00CD17CC" w:rsidRPr="00B17982">
        <w:rPr>
          <w:rFonts w:ascii="Arial" w:hAnsi="Arial" w:cs="Arial"/>
          <w:sz w:val="22"/>
          <w:szCs w:val="22"/>
          <w:lang w:val="sr-Cyrl-RS"/>
        </w:rPr>
        <w:t>овог Позива</w:t>
      </w:r>
      <w:r w:rsidR="00CD17CC" w:rsidRPr="00B17982">
        <w:rPr>
          <w:rFonts w:ascii="Arial" w:hAnsi="Arial" w:cs="Arial"/>
          <w:strike/>
          <w:sz w:val="22"/>
          <w:szCs w:val="22"/>
          <w:lang w:val="sr-Cyrl-RS"/>
        </w:rPr>
        <w:t xml:space="preserve"> </w:t>
      </w:r>
      <w:r w:rsidRPr="00B17982">
        <w:rPr>
          <w:rFonts w:ascii="Arial" w:hAnsi="Arial" w:cs="Arial"/>
          <w:sz w:val="22"/>
          <w:szCs w:val="22"/>
          <w:lang w:val="sr-Latn-CS"/>
        </w:rPr>
        <w:t>у складу са обрасцем из тачке</w:t>
      </w:r>
      <w:r w:rsidR="004412B8" w:rsidRPr="00B17982">
        <w:rPr>
          <w:rFonts w:ascii="Arial" w:hAnsi="Arial" w:cs="Arial"/>
          <w:sz w:val="22"/>
          <w:szCs w:val="22"/>
          <w:lang w:val="sr-Cyrl-RS"/>
        </w:rPr>
        <w:t xml:space="preserve"> бр.8.</w:t>
      </w:r>
      <w:r w:rsidRPr="00B17982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90D5A" w:rsidRPr="00B17982">
        <w:rPr>
          <w:rFonts w:ascii="Arial" w:hAnsi="Arial" w:cs="Arial"/>
          <w:sz w:val="22"/>
          <w:szCs w:val="22"/>
          <w:lang w:val="sr-Cyrl-RS"/>
        </w:rPr>
        <w:t xml:space="preserve">овог </w:t>
      </w:r>
      <w:r w:rsidR="006B3892" w:rsidRPr="00B17982">
        <w:rPr>
          <w:rFonts w:ascii="Arial" w:hAnsi="Arial" w:cs="Arial"/>
          <w:sz w:val="22"/>
          <w:szCs w:val="22"/>
          <w:lang w:val="sr-Cyrl-RS"/>
        </w:rPr>
        <w:t>Позива.</w:t>
      </w:r>
      <w:r w:rsidRPr="00B17982">
        <w:rPr>
          <w:rFonts w:ascii="Arial" w:hAnsi="Arial" w:cs="Arial"/>
          <w:sz w:val="22"/>
          <w:szCs w:val="22"/>
          <w:lang w:val="sr-Cyrl-RS"/>
        </w:rPr>
        <w:t xml:space="preserve"> </w:t>
      </w:r>
      <w:r w:rsidR="002D20FF" w:rsidRPr="00B17982">
        <w:rPr>
          <w:rFonts w:ascii="Arial" w:hAnsi="Arial" w:cs="Arial"/>
          <w:sz w:val="22"/>
          <w:szCs w:val="22"/>
          <w:lang w:val="sr-Cyrl-RS"/>
        </w:rPr>
        <w:t xml:space="preserve">Понуда цене се доставља </w:t>
      </w:r>
      <w:r w:rsidR="00B01AAB" w:rsidRPr="00B17982">
        <w:rPr>
          <w:rFonts w:ascii="Arial" w:hAnsi="Arial" w:cs="Arial"/>
          <w:sz w:val="22"/>
          <w:szCs w:val="22"/>
          <w:lang w:val="sr-Cyrl-RS"/>
        </w:rPr>
        <w:t xml:space="preserve">на електронску адресу: </w:t>
      </w:r>
      <w:hyperlink r:id="rId22" w:history="1"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_</w:t>
        </w:r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sr-Latn-RS"/>
          </w:rPr>
          <w:t>HIPP</w:t>
        </w:r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@</w:t>
        </w:r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-</w:t>
        </w:r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.</w:t>
        </w:r>
        <w:r w:rsidR="00C107AD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  <w:r w:rsidR="00F12AD5">
        <w:rPr>
          <w:rFonts w:ascii="Arial" w:hAnsi="Arial" w:cs="Arial"/>
          <w:sz w:val="22"/>
          <w:szCs w:val="22"/>
          <w:lang w:val="sr-Latn-RS"/>
        </w:rPr>
        <w:t xml:space="preserve"> </w:t>
      </w:r>
      <w:r w:rsidR="00B01AAB" w:rsidRPr="00B17982">
        <w:rPr>
          <w:rFonts w:ascii="Arial" w:hAnsi="Arial" w:cs="Arial"/>
          <w:sz w:val="22"/>
          <w:szCs w:val="22"/>
          <w:lang w:val="sr-Cyrl-RS"/>
        </w:rPr>
        <w:t>а у наслову електронског писма треба назначити</w:t>
      </w:r>
      <w:r w:rsidR="00B01AAB" w:rsidRPr="00B17982">
        <w:rPr>
          <w:rFonts w:ascii="Arial" w:hAnsi="Arial" w:cs="Arial"/>
          <w:sz w:val="22"/>
          <w:szCs w:val="22"/>
          <w:lang w:val="sr-Latn-RS"/>
        </w:rPr>
        <w:t xml:space="preserve"> </w:t>
      </w:r>
      <w:r w:rsidR="00B01AAB" w:rsidRPr="00B17982">
        <w:rPr>
          <w:rFonts w:ascii="Arial" w:hAnsi="Arial" w:cs="Arial"/>
          <w:sz w:val="22"/>
          <w:szCs w:val="22"/>
          <w:lang w:val="sr-Cyrl-RS"/>
        </w:rPr>
        <w:t>број понуде и назив учесника</w:t>
      </w:r>
      <w:r w:rsidR="00A90D5A" w:rsidRPr="00B17982">
        <w:rPr>
          <w:rFonts w:ascii="Arial" w:hAnsi="Arial" w:cs="Arial"/>
          <w:sz w:val="22"/>
          <w:szCs w:val="22"/>
          <w:lang w:val="sr-Cyrl-RS"/>
        </w:rPr>
        <w:t>, тако да стоји</w:t>
      </w:r>
      <w:r w:rsidR="00B01AAB" w:rsidRPr="00B17982">
        <w:rPr>
          <w:rFonts w:ascii="Arial" w:hAnsi="Arial" w:cs="Arial"/>
          <w:sz w:val="22"/>
          <w:szCs w:val="22"/>
          <w:lang w:val="sr-Cyrl-RS"/>
        </w:rPr>
        <w:t xml:space="preserve">: </w:t>
      </w:r>
      <w:r w:rsidR="00B01AAB" w:rsidRPr="00B17982">
        <w:rPr>
          <w:rFonts w:ascii="Arial" w:hAnsi="Arial" w:cs="Arial"/>
          <w:b/>
          <w:sz w:val="22"/>
          <w:szCs w:val="22"/>
          <w:lang w:val="sr-Cyrl-RS"/>
        </w:rPr>
        <w:t>„</w:t>
      </w:r>
      <w:r w:rsidR="00B17982" w:rsidRPr="00B17982">
        <w:rPr>
          <w:rFonts w:ascii="Arial" w:hAnsi="Arial" w:cs="Arial"/>
          <w:b/>
          <w:sz w:val="22"/>
          <w:szCs w:val="22"/>
          <w:lang w:val="sr-Latn-RS"/>
        </w:rPr>
        <w:t>Пријава за аукцију број: A</w:t>
      </w:r>
      <w:r w:rsidR="00B17982" w:rsidRPr="00B17982">
        <w:rPr>
          <w:rFonts w:ascii="Arial" w:hAnsi="Arial" w:cs="Arial"/>
          <w:b/>
          <w:sz w:val="22"/>
          <w:szCs w:val="22"/>
          <w:lang w:val="sr-Cyrl-RS"/>
        </w:rPr>
        <w:t>00</w:t>
      </w:r>
      <w:r w:rsidR="00B17982" w:rsidRPr="00B17982">
        <w:rPr>
          <w:rFonts w:ascii="Arial" w:hAnsi="Arial" w:cs="Arial"/>
          <w:b/>
          <w:sz w:val="22"/>
          <w:szCs w:val="22"/>
          <w:lang w:val="sr-Latn-RS"/>
        </w:rPr>
        <w:t xml:space="preserve">2/2026 – </w:t>
      </w:r>
      <w:r w:rsidR="00B17982" w:rsidRPr="00B17982">
        <w:rPr>
          <w:rFonts w:ascii="Arial" w:hAnsi="Arial" w:cs="Arial"/>
          <w:b/>
          <w:lang w:val="sr-Latn-CS"/>
        </w:rPr>
        <w:t>продај</w:t>
      </w:r>
      <w:r w:rsidR="00C107AD">
        <w:rPr>
          <w:rFonts w:ascii="Arial" w:hAnsi="Arial" w:cs="Arial"/>
          <w:b/>
          <w:lang w:val="sr-Cyrl-RS"/>
        </w:rPr>
        <w:t>а</w:t>
      </w:r>
      <w:r w:rsidR="00B17982" w:rsidRPr="00B17982">
        <w:rPr>
          <w:rFonts w:ascii="Arial" w:hAnsi="Arial" w:cs="Arial"/>
          <w:b/>
          <w:lang w:val="sr-Cyrl-RS"/>
        </w:rPr>
        <w:t xml:space="preserve"> неопасног отпад по лотовима</w:t>
      </w:r>
      <w:r w:rsidR="007B57A9" w:rsidRPr="00B17982">
        <w:rPr>
          <w:rFonts w:ascii="Arial" w:hAnsi="Arial" w:cs="Arial"/>
          <w:b/>
          <w:sz w:val="22"/>
          <w:szCs w:val="22"/>
          <w:lang w:val="sr-Latn-RS"/>
        </w:rPr>
        <w:t>“</w:t>
      </w:r>
      <w:r w:rsidRPr="00B17982">
        <w:rPr>
          <w:rFonts w:ascii="Arial" w:hAnsi="Arial" w:cs="Arial"/>
          <w:sz w:val="22"/>
          <w:szCs w:val="22"/>
          <w:lang w:val="sr-Cyrl-RS"/>
        </w:rPr>
        <w:t xml:space="preserve">. Сама понуда мора имати печат </w:t>
      </w:r>
      <w:r w:rsidR="00D1381F" w:rsidRPr="00B17982">
        <w:rPr>
          <w:rFonts w:ascii="Arial" w:hAnsi="Arial" w:cs="Arial"/>
          <w:sz w:val="22"/>
          <w:szCs w:val="22"/>
          <w:lang w:val="sr-Cyrl-RS"/>
        </w:rPr>
        <w:t>подносиоца П</w:t>
      </w:r>
      <w:r w:rsidR="00A90D5A" w:rsidRPr="00B17982">
        <w:rPr>
          <w:rFonts w:ascii="Arial" w:hAnsi="Arial" w:cs="Arial"/>
          <w:sz w:val="22"/>
          <w:szCs w:val="22"/>
          <w:lang w:val="sr-Cyrl-RS"/>
        </w:rPr>
        <w:t>онуде</w:t>
      </w:r>
      <w:r w:rsidRPr="00B17982">
        <w:rPr>
          <w:rFonts w:ascii="Arial" w:hAnsi="Arial" w:cs="Arial"/>
          <w:sz w:val="22"/>
          <w:szCs w:val="22"/>
          <w:lang w:val="sr-Cyrl-RS"/>
        </w:rPr>
        <w:t xml:space="preserve"> и </w:t>
      </w:r>
      <w:r w:rsidR="007437A0" w:rsidRPr="00B17982">
        <w:rPr>
          <w:rFonts w:ascii="Arial" w:hAnsi="Arial" w:cs="Arial"/>
          <w:sz w:val="22"/>
          <w:szCs w:val="22"/>
          <w:lang w:val="sr-Cyrl-RS"/>
        </w:rPr>
        <w:t xml:space="preserve">својеручни </w:t>
      </w:r>
      <w:r w:rsidRPr="00B17982">
        <w:rPr>
          <w:rFonts w:ascii="Arial" w:hAnsi="Arial" w:cs="Arial"/>
          <w:sz w:val="22"/>
          <w:szCs w:val="22"/>
          <w:lang w:val="sr-Cyrl-RS"/>
        </w:rPr>
        <w:t xml:space="preserve">потпис заступника или </w:t>
      </w:r>
      <w:r w:rsidRPr="00B17982">
        <w:rPr>
          <w:rFonts w:ascii="Arial" w:hAnsi="Arial" w:cs="Arial"/>
          <w:sz w:val="22"/>
          <w:szCs w:val="22"/>
          <w:lang w:val="sr-Cyrl-RS"/>
        </w:rPr>
        <w:lastRenderedPageBreak/>
        <w:t>овлашћеног лица.</w:t>
      </w:r>
      <w:r w:rsidR="0065263C" w:rsidRPr="00B17982">
        <w:rPr>
          <w:rFonts w:ascii="Arial" w:hAnsi="Arial" w:cs="Arial"/>
          <w:sz w:val="22"/>
          <w:szCs w:val="22"/>
          <w:lang w:val="sr-Cyrl-RS"/>
        </w:rPr>
        <w:t xml:space="preserve"> </w:t>
      </w:r>
      <w:r w:rsidR="005C304A" w:rsidRPr="00B17982">
        <w:rPr>
          <w:rFonts w:ascii="Arial" w:hAnsi="Arial" w:cs="Arial"/>
          <w:sz w:val="22"/>
          <w:szCs w:val="22"/>
          <w:lang w:val="sr-Cyrl-RS"/>
        </w:rPr>
        <w:t>Понуда физичких лица мора бити својеручно потписана од стране лица које је подноси</w:t>
      </w:r>
      <w:r w:rsidR="003B5BFF" w:rsidRPr="00B17982">
        <w:rPr>
          <w:rFonts w:ascii="Arial" w:hAnsi="Arial" w:cs="Arial"/>
          <w:sz w:val="22"/>
          <w:szCs w:val="22"/>
          <w:lang w:val="sr-Cyrl-RS"/>
        </w:rPr>
        <w:t>лац</w:t>
      </w:r>
      <w:r w:rsidR="00A90D5A" w:rsidRPr="00B17982">
        <w:rPr>
          <w:rFonts w:ascii="Arial" w:hAnsi="Arial" w:cs="Arial"/>
          <w:sz w:val="22"/>
          <w:szCs w:val="22"/>
          <w:lang w:val="sr-Cyrl-RS"/>
        </w:rPr>
        <w:t xml:space="preserve"> Понуде</w:t>
      </w:r>
      <w:r w:rsidR="005C304A" w:rsidRPr="00B17982">
        <w:rPr>
          <w:rFonts w:ascii="Arial" w:hAnsi="Arial" w:cs="Arial"/>
          <w:sz w:val="22"/>
          <w:szCs w:val="22"/>
          <w:lang w:val="sr-Cyrl-RS"/>
        </w:rPr>
        <w:t>.</w:t>
      </w:r>
    </w:p>
    <w:p w14:paraId="6D231A5D" w14:textId="77777777" w:rsidR="00567AB4" w:rsidRPr="008B270E" w:rsidRDefault="00567AB4" w:rsidP="00AE1653">
      <w:pPr>
        <w:numPr>
          <w:ilvl w:val="2"/>
          <w:numId w:val="4"/>
        </w:num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t xml:space="preserve">Сва документа 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која </w:t>
      </w:r>
      <w:r w:rsidR="00A90D5A" w:rsidRPr="00D24225">
        <w:rPr>
          <w:rFonts w:ascii="Arial" w:hAnsi="Arial" w:cs="Arial"/>
          <w:sz w:val="22"/>
          <w:szCs w:val="22"/>
          <w:lang w:val="sr-Cyrl-RS"/>
        </w:rPr>
        <w:t>подносиоци Пријаве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 доставе морају бити потпи</w:t>
      </w:r>
      <w:r w:rsidR="004E12B5" w:rsidRPr="00D24225">
        <w:rPr>
          <w:rFonts w:ascii="Arial" w:hAnsi="Arial" w:cs="Arial"/>
          <w:sz w:val="22"/>
          <w:szCs w:val="22"/>
          <w:lang w:val="sr-Latn-CS"/>
        </w:rPr>
        <w:t>сана од стране лица из тачке 5.2</w:t>
      </w:r>
      <w:r w:rsidRPr="00D24225">
        <w:rPr>
          <w:rFonts w:ascii="Arial" w:hAnsi="Arial" w:cs="Arial"/>
          <w:sz w:val="22"/>
          <w:szCs w:val="22"/>
          <w:lang w:val="sr-Latn-CS"/>
        </w:rPr>
        <w:t>.</w:t>
      </w:r>
      <w:r w:rsidR="004E12B5" w:rsidRPr="00D24225">
        <w:rPr>
          <w:rFonts w:ascii="Arial" w:hAnsi="Arial" w:cs="Arial"/>
          <w:sz w:val="22"/>
          <w:szCs w:val="22"/>
          <w:lang w:val="sr-Cyrl-RS"/>
        </w:rPr>
        <w:t xml:space="preserve"> </w:t>
      </w:r>
      <w:r w:rsidR="006B3892" w:rsidRPr="00D24225">
        <w:rPr>
          <w:rFonts w:ascii="Arial" w:hAnsi="Arial" w:cs="Arial"/>
          <w:sz w:val="22"/>
          <w:szCs w:val="22"/>
          <w:lang w:val="sr-Cyrl-RS"/>
        </w:rPr>
        <w:t>овог Позива</w:t>
      </w:r>
      <w:r w:rsidR="00FA3946" w:rsidRPr="00D24225">
        <w:rPr>
          <w:rFonts w:ascii="Arial" w:hAnsi="Arial" w:cs="Arial"/>
          <w:sz w:val="22"/>
          <w:szCs w:val="22"/>
          <w:lang w:val="ru-RU"/>
        </w:rPr>
        <w:t xml:space="preserve">, у зависности од правне форме </w:t>
      </w:r>
      <w:r w:rsidR="00D1381F" w:rsidRPr="00D24225">
        <w:rPr>
          <w:rFonts w:ascii="Arial" w:hAnsi="Arial" w:cs="Arial"/>
          <w:sz w:val="22"/>
          <w:szCs w:val="22"/>
          <w:lang w:val="sr-Cyrl-RS"/>
        </w:rPr>
        <w:t>подносиоца Пријаве</w:t>
      </w:r>
      <w:r w:rsidR="00FA3946" w:rsidRPr="00D24225">
        <w:rPr>
          <w:rFonts w:ascii="Arial" w:hAnsi="Arial" w:cs="Arial"/>
          <w:sz w:val="22"/>
          <w:szCs w:val="22"/>
          <w:lang w:val="ru-RU"/>
        </w:rPr>
        <w:t>,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 и оверена печатом </w:t>
      </w:r>
      <w:r w:rsidR="00D1381F" w:rsidRPr="00D24225">
        <w:rPr>
          <w:rFonts w:ascii="Arial" w:hAnsi="Arial" w:cs="Arial"/>
          <w:sz w:val="22"/>
          <w:szCs w:val="22"/>
          <w:lang w:val="sr-Cyrl-RS"/>
        </w:rPr>
        <w:t>подносиоца Пријаве</w:t>
      </w:r>
      <w:r w:rsidR="00EB3B95" w:rsidRPr="00D24225">
        <w:rPr>
          <w:rFonts w:ascii="Arial" w:hAnsi="Arial" w:cs="Arial"/>
          <w:sz w:val="22"/>
          <w:szCs w:val="22"/>
          <w:lang w:val="ru-RU"/>
        </w:rPr>
        <w:t>.</w:t>
      </w:r>
      <w:r w:rsidR="00F91045" w:rsidRPr="00D24225">
        <w:rPr>
          <w:rFonts w:ascii="Arial" w:hAnsi="Arial" w:cs="Arial"/>
          <w:sz w:val="22"/>
          <w:szCs w:val="22"/>
          <w:lang w:val="ru-RU"/>
        </w:rPr>
        <w:t xml:space="preserve"> </w:t>
      </w:r>
      <w:r w:rsidRPr="00D24225">
        <w:rPr>
          <w:rFonts w:ascii="Arial" w:hAnsi="Arial" w:cs="Arial"/>
          <w:sz w:val="22"/>
          <w:szCs w:val="22"/>
          <w:lang w:val="sr-Latn-CS"/>
        </w:rPr>
        <w:t>Исправке нису дозвољене, осим исправки које су оверене потписом заступника или овлашћеног лица које је потписало документа и печатом.</w:t>
      </w:r>
    </w:p>
    <w:p w14:paraId="76B74476" w14:textId="77777777" w:rsidR="001B4620" w:rsidRPr="00D24225" w:rsidRDefault="006A4C64" w:rsidP="00F57282">
      <w:pPr>
        <w:numPr>
          <w:ilvl w:val="2"/>
          <w:numId w:val="4"/>
        </w:num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t xml:space="preserve">У састав </w:t>
      </w:r>
      <w:r w:rsidR="009A0E54" w:rsidRPr="008B270E">
        <w:rPr>
          <w:rFonts w:ascii="Arial" w:hAnsi="Arial" w:cs="Arial"/>
          <w:sz w:val="22"/>
          <w:szCs w:val="22"/>
          <w:lang w:val="sr-Cyrl-RS"/>
        </w:rPr>
        <w:t>Пријаве</w:t>
      </w:r>
      <w:r w:rsidR="002471A9" w:rsidRPr="008B270E">
        <w:rPr>
          <w:rFonts w:ascii="Arial" w:hAnsi="Arial" w:cs="Arial"/>
          <w:sz w:val="22"/>
          <w:szCs w:val="22"/>
          <w:lang w:val="sr-Cyrl-RS"/>
        </w:rPr>
        <w:t xml:space="preserve">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улазе следећа документа</w:t>
      </w:r>
      <w:r w:rsidR="008B609B" w:rsidRPr="00D24225">
        <w:rPr>
          <w:rFonts w:ascii="Arial" w:hAnsi="Arial" w:cs="Arial"/>
          <w:sz w:val="22"/>
          <w:szCs w:val="22"/>
          <w:lang w:val="sr-Cyrl-RS"/>
        </w:rPr>
        <w:t xml:space="preserve"> чиј</w:t>
      </w:r>
      <w:r w:rsidR="004E12B5" w:rsidRPr="00D24225">
        <w:rPr>
          <w:rFonts w:ascii="Arial" w:hAnsi="Arial" w:cs="Arial"/>
          <w:sz w:val="22"/>
          <w:szCs w:val="22"/>
          <w:lang w:val="sr-Cyrl-RS"/>
        </w:rPr>
        <w:t>а је достава</w:t>
      </w:r>
      <w:r w:rsidR="00A87CD7" w:rsidRPr="00D24225">
        <w:rPr>
          <w:rFonts w:ascii="Arial" w:hAnsi="Arial" w:cs="Arial"/>
          <w:sz w:val="22"/>
          <w:szCs w:val="22"/>
          <w:lang w:val="sr-Cyrl-RS"/>
        </w:rPr>
        <w:t xml:space="preserve"> услов</w:t>
      </w:r>
      <w:r w:rsidR="008B609B" w:rsidRPr="00D24225">
        <w:rPr>
          <w:rFonts w:ascii="Arial" w:hAnsi="Arial" w:cs="Arial"/>
          <w:sz w:val="22"/>
          <w:szCs w:val="22"/>
          <w:lang w:val="sr-Cyrl-RS"/>
        </w:rPr>
        <w:t xml:space="preserve"> кој</w:t>
      </w:r>
      <w:r w:rsidR="004E12B5" w:rsidRPr="00D24225">
        <w:rPr>
          <w:rFonts w:ascii="Arial" w:hAnsi="Arial" w:cs="Arial"/>
          <w:sz w:val="22"/>
          <w:szCs w:val="22"/>
          <w:lang w:val="sr-Cyrl-RS"/>
        </w:rPr>
        <w:t>и</w:t>
      </w:r>
      <w:r w:rsidR="008B609B" w:rsidRPr="00D24225">
        <w:rPr>
          <w:rFonts w:ascii="Arial" w:hAnsi="Arial" w:cs="Arial"/>
          <w:sz w:val="22"/>
          <w:szCs w:val="22"/>
          <w:lang w:val="sr-Cyrl-RS"/>
        </w:rPr>
        <w:t xml:space="preserve"> </w:t>
      </w:r>
      <w:r w:rsidR="00DC557F" w:rsidRPr="00D24225">
        <w:rPr>
          <w:rFonts w:ascii="Arial" w:hAnsi="Arial" w:cs="Arial"/>
          <w:sz w:val="22"/>
          <w:szCs w:val="22"/>
          <w:lang w:val="sr-Cyrl-RS"/>
        </w:rPr>
        <w:t>подносилац Пријаве</w:t>
      </w:r>
      <w:r w:rsidR="00A87CD7" w:rsidRPr="00D24225">
        <w:rPr>
          <w:rFonts w:ascii="Arial" w:hAnsi="Arial" w:cs="Arial"/>
          <w:sz w:val="22"/>
          <w:szCs w:val="22"/>
          <w:lang w:val="sr-Cyrl-RS"/>
        </w:rPr>
        <w:t xml:space="preserve"> </w:t>
      </w:r>
      <w:r w:rsidR="008B609B" w:rsidRPr="00D24225">
        <w:rPr>
          <w:rFonts w:ascii="Arial" w:hAnsi="Arial" w:cs="Arial"/>
          <w:sz w:val="22"/>
          <w:szCs w:val="22"/>
          <w:lang w:val="sr-Cyrl-RS"/>
        </w:rPr>
        <w:t>мора да испуни</w:t>
      </w:r>
      <w:r w:rsidR="00AE1653" w:rsidRPr="00D24225">
        <w:rPr>
          <w:rFonts w:ascii="Arial" w:hAnsi="Arial" w:cs="Arial"/>
          <w:sz w:val="22"/>
          <w:szCs w:val="22"/>
          <w:lang w:val="sr-Cyrl-RS"/>
        </w:rPr>
        <w:t xml:space="preserve"> како би стекао право за учешће на аукцији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8591"/>
      </w:tblGrid>
      <w:tr w:rsidR="00D24225" w:rsidRPr="00B45692" w14:paraId="66ACA77C" w14:textId="77777777" w:rsidTr="0066608C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6B9C" w14:textId="77777777" w:rsidR="00B41BBA" w:rsidRPr="00D24225" w:rsidRDefault="00B41BBA" w:rsidP="00CE2EC2">
            <w:pPr>
              <w:pStyle w:val="NormalWeb"/>
              <w:widowControl w:val="0"/>
              <w:autoSpaceDE w:val="0"/>
              <w:autoSpaceDN w:val="0"/>
              <w:adjustRightInd w:val="0"/>
              <w:spacing w:before="120" w:beforeAutospacing="0" w:after="120" w:afterAutospacing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24225">
              <w:rPr>
                <w:rFonts w:ascii="Arial" w:hAnsi="Arial" w:cs="Arial"/>
                <w:bCs/>
                <w:sz w:val="22"/>
                <w:szCs w:val="22"/>
              </w:rPr>
              <w:t>3.1.3.1.</w:t>
            </w: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2C8B" w14:textId="4E137F84" w:rsidR="00B41BBA" w:rsidRPr="00D24225" w:rsidRDefault="00B41BBA" w:rsidP="00D24225">
            <w:pPr>
              <w:pStyle w:val="NormalWeb"/>
              <w:widowControl w:val="0"/>
              <w:autoSpaceDE w:val="0"/>
              <w:autoSpaceDN w:val="0"/>
              <w:adjustRightInd w:val="0"/>
              <w:spacing w:before="120" w:beforeAutospacing="0" w:after="120" w:afterAutospacing="0"/>
              <w:jc w:val="both"/>
              <w:rPr>
                <w:rFonts w:ascii="Arial" w:hAnsi="Arial" w:cs="Arial"/>
                <w:bCs/>
                <w:sz w:val="22"/>
                <w:szCs w:val="22"/>
                <w:lang w:val="sr-Cyrl-RS"/>
              </w:rPr>
            </w:pPr>
            <w:r w:rsidRPr="00D24225">
              <w:rPr>
                <w:rFonts w:ascii="Arial" w:hAnsi="Arial" w:cs="Arial"/>
                <w:b/>
                <w:sz w:val="22"/>
                <w:szCs w:val="22"/>
              </w:rPr>
              <w:t>За правна лица и предузетнике:</w:t>
            </w:r>
            <w:r w:rsidRPr="00D242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24225">
              <w:rPr>
                <w:rFonts w:ascii="Arial" w:hAnsi="Arial" w:cs="Arial"/>
                <w:sz w:val="22"/>
                <w:szCs w:val="22"/>
                <w:lang w:val="sr-Latn-CS"/>
              </w:rPr>
              <w:t xml:space="preserve">Оверене копије оснивачких докумената, оверени изводи из регистра привредних субјеката и потврда о ПИБ, оверене печатом </w:t>
            </w:r>
            <w:r w:rsidR="00DC557F" w:rsidRPr="00D24225">
              <w:rPr>
                <w:rFonts w:ascii="Arial" w:hAnsi="Arial" w:cs="Arial"/>
                <w:sz w:val="22"/>
                <w:szCs w:val="22"/>
                <w:lang w:val="sr-Cyrl-RS"/>
              </w:rPr>
              <w:t>подносиоца Пријаве</w:t>
            </w:r>
            <w:r w:rsidRPr="00D24225">
              <w:rPr>
                <w:rFonts w:ascii="Arial" w:hAnsi="Arial" w:cs="Arial"/>
                <w:sz w:val="22"/>
                <w:szCs w:val="22"/>
                <w:lang w:val="sr-Latn-CS"/>
              </w:rPr>
              <w:t>.</w:t>
            </w:r>
            <w:r w:rsidR="007A4AB8" w:rsidRPr="00D242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00B7" w:rsidRPr="009700B7">
              <w:rPr>
                <w:rFonts w:ascii="Arial" w:hAnsi="Arial" w:cs="Arial"/>
                <w:sz w:val="22"/>
                <w:szCs w:val="22"/>
              </w:rPr>
              <w:t xml:space="preserve">(доставља се електронским путем </w:t>
            </w:r>
            <w:proofErr w:type="gramStart"/>
            <w:r w:rsidR="009700B7" w:rsidRPr="009700B7">
              <w:rPr>
                <w:rFonts w:ascii="Arial" w:hAnsi="Arial" w:cs="Arial"/>
                <w:sz w:val="22"/>
                <w:szCs w:val="22"/>
              </w:rPr>
              <w:t>на адресу</w:t>
            </w:r>
            <w:proofErr w:type="gramEnd"/>
            <w:r w:rsidR="009700B7" w:rsidRPr="009700B7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23" w:history="1"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aukcije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_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RS"/>
                </w:rPr>
                <w:t>HIPP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hip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-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petrohemija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rs</w:t>
              </w:r>
            </w:hyperlink>
            <w:r w:rsidR="009700B7" w:rsidRPr="009700B7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8B270E" w:rsidRPr="00B45692" w14:paraId="2C2DD794" w14:textId="77777777" w:rsidTr="0066608C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3BD5" w14:textId="77777777" w:rsidR="00B41BBA" w:rsidRPr="008B270E" w:rsidRDefault="00B41B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B270E">
              <w:rPr>
                <w:rFonts w:ascii="Arial" w:hAnsi="Arial" w:cs="Arial"/>
                <w:bCs/>
                <w:sz w:val="22"/>
                <w:szCs w:val="22"/>
              </w:rPr>
              <w:t>3.1.</w:t>
            </w:r>
            <w:r w:rsidRPr="008B270E">
              <w:rPr>
                <w:rFonts w:ascii="Arial" w:hAnsi="Arial" w:cs="Arial"/>
                <w:bCs/>
                <w:sz w:val="22"/>
                <w:szCs w:val="22"/>
                <w:lang w:val="ru-RU"/>
              </w:rPr>
              <w:t>3</w:t>
            </w:r>
            <w:r w:rsidR="009700B7">
              <w:rPr>
                <w:rFonts w:ascii="Arial" w:hAnsi="Arial" w:cs="Arial"/>
                <w:bCs/>
                <w:sz w:val="22"/>
                <w:szCs w:val="22"/>
              </w:rPr>
              <w:t>.2</w:t>
            </w:r>
            <w:r w:rsidRPr="008B270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108D" w14:textId="40E0B2B6" w:rsidR="00B41BBA" w:rsidRPr="009700B7" w:rsidRDefault="00B41BBA" w:rsidP="00D24225">
            <w:pPr>
              <w:pStyle w:val="NormalWeb"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  <w:lang w:val="sr-Cyrl-RS"/>
              </w:rPr>
            </w:pPr>
            <w:r w:rsidRPr="006C6905">
              <w:rPr>
                <w:rFonts w:ascii="Arial" w:hAnsi="Arial" w:cs="Arial"/>
                <w:b/>
                <w:sz w:val="22"/>
                <w:szCs w:val="22"/>
              </w:rPr>
              <w:t>За правна лица и предузетнике:</w:t>
            </w:r>
            <w:r w:rsidRPr="006C6905">
              <w:rPr>
                <w:rFonts w:ascii="Arial" w:hAnsi="Arial" w:cs="Arial"/>
                <w:b/>
                <w:sz w:val="22"/>
                <w:szCs w:val="22"/>
                <w:lang w:val="sr-Cyrl-RS"/>
              </w:rPr>
              <w:t xml:space="preserve"> </w:t>
            </w:r>
            <w:r w:rsidRPr="006C6905">
              <w:rPr>
                <w:rFonts w:ascii="Arial" w:hAnsi="Arial" w:cs="Arial"/>
                <w:bCs/>
                <w:sz w:val="22"/>
                <w:szCs w:val="22"/>
              </w:rPr>
              <w:t xml:space="preserve">Уредно састављена документа, оверена од стране </w:t>
            </w:r>
            <w:r w:rsidR="00DC557F" w:rsidRPr="006C6905">
              <w:rPr>
                <w:rFonts w:ascii="Arial" w:hAnsi="Arial" w:cs="Arial"/>
                <w:sz w:val="22"/>
                <w:szCs w:val="22"/>
                <w:lang w:val="sr-Cyrl-RS"/>
              </w:rPr>
              <w:t>подносиоца Пријаве</w:t>
            </w:r>
            <w:r w:rsidRPr="006C6905">
              <w:rPr>
                <w:rFonts w:ascii="Arial" w:hAnsi="Arial" w:cs="Arial"/>
                <w:bCs/>
                <w:sz w:val="22"/>
                <w:szCs w:val="22"/>
              </w:rPr>
              <w:t xml:space="preserve">, којима се потврђују овлашћења управних органа и овлашћених представника </w:t>
            </w:r>
            <w:r w:rsidR="00DC557F" w:rsidRPr="006C6905">
              <w:rPr>
                <w:rFonts w:ascii="Arial" w:hAnsi="Arial" w:cs="Arial"/>
                <w:sz w:val="22"/>
                <w:szCs w:val="22"/>
                <w:lang w:val="sr-Cyrl-RS"/>
              </w:rPr>
              <w:t>подносиоца Пријаве</w:t>
            </w:r>
            <w:r w:rsidRPr="006C6905">
              <w:rPr>
                <w:rFonts w:ascii="Arial" w:hAnsi="Arial" w:cs="Arial"/>
                <w:bCs/>
                <w:sz w:val="22"/>
                <w:szCs w:val="22"/>
                <w:lang w:val="sr-Latn-CS"/>
              </w:rPr>
              <w:t>.</w:t>
            </w:r>
            <w:r w:rsidR="009700B7"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 xml:space="preserve"> </w:t>
            </w:r>
            <w:r w:rsidR="009700B7" w:rsidRPr="009700B7"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 xml:space="preserve">(доставља се електронским путем на адресу </w:t>
            </w:r>
            <w:hyperlink r:id="rId24" w:history="1"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aukcije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_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RS"/>
                </w:rPr>
                <w:t>HIPP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hip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-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petrohemija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rs</w:t>
              </w:r>
            </w:hyperlink>
            <w:r w:rsidR="009700B7" w:rsidRPr="009700B7"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>)</w:t>
            </w:r>
          </w:p>
        </w:tc>
      </w:tr>
      <w:tr w:rsidR="008B270E" w:rsidRPr="00B45692" w14:paraId="3EAF04C6" w14:textId="77777777" w:rsidTr="0066608C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00E2" w14:textId="77777777" w:rsidR="00B41BBA" w:rsidRPr="008B270E" w:rsidRDefault="00B41B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B270E">
              <w:rPr>
                <w:rFonts w:ascii="Arial" w:hAnsi="Arial" w:cs="Arial"/>
                <w:bCs/>
                <w:sz w:val="22"/>
                <w:szCs w:val="22"/>
              </w:rPr>
              <w:t>3.1.</w:t>
            </w:r>
            <w:r w:rsidRPr="008B270E">
              <w:rPr>
                <w:rFonts w:ascii="Arial" w:hAnsi="Arial" w:cs="Arial"/>
                <w:bCs/>
                <w:sz w:val="22"/>
                <w:szCs w:val="22"/>
                <w:lang w:val="ru-RU"/>
              </w:rPr>
              <w:t>3</w:t>
            </w:r>
            <w:r w:rsidR="009700B7">
              <w:rPr>
                <w:rFonts w:ascii="Arial" w:hAnsi="Arial" w:cs="Arial"/>
                <w:bCs/>
                <w:sz w:val="22"/>
                <w:szCs w:val="22"/>
              </w:rPr>
              <w:t>.3</w:t>
            </w:r>
            <w:r w:rsidRPr="008B270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E02E" w14:textId="757B877C" w:rsidR="00B41BBA" w:rsidRPr="00B17982" w:rsidRDefault="00B41BBA" w:rsidP="00F60A81">
            <w:pPr>
              <w:pStyle w:val="NormalWeb"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6C6905">
              <w:rPr>
                <w:rFonts w:ascii="Arial" w:hAnsi="Arial" w:cs="Arial"/>
                <w:b/>
                <w:sz w:val="22"/>
                <w:szCs w:val="22"/>
              </w:rPr>
              <w:t>За правна лица и предузетнике</w:t>
            </w:r>
            <w:r w:rsidR="00B17982">
              <w:rPr>
                <w:rFonts w:ascii="Arial" w:hAnsi="Arial" w:cs="Arial"/>
                <w:b/>
                <w:sz w:val="22"/>
                <w:szCs w:val="22"/>
                <w:lang w:val="sr-Cyrl-RS"/>
              </w:rPr>
              <w:t xml:space="preserve">: </w:t>
            </w:r>
            <w:r w:rsidR="00B17982" w:rsidRPr="00B17982">
              <w:rPr>
                <w:rFonts w:ascii="Arial" w:hAnsi="Arial" w:cs="Arial"/>
                <w:sz w:val="22"/>
                <w:szCs w:val="22"/>
                <w:lang w:val="sr-Cyrl-RS"/>
              </w:rPr>
              <w:t xml:space="preserve">Последњи финансијски извештај који је </w:t>
            </w:r>
            <w:r w:rsidR="00B17982">
              <w:rPr>
                <w:rFonts w:ascii="Arial" w:hAnsi="Arial" w:cs="Arial"/>
                <w:sz w:val="22"/>
                <w:szCs w:val="22"/>
                <w:lang w:val="sr-Cyrl-RS"/>
              </w:rPr>
              <w:t>јавно</w:t>
            </w:r>
            <w:r w:rsidR="00B17982" w:rsidRPr="00B17982">
              <w:rPr>
                <w:rFonts w:ascii="Arial" w:hAnsi="Arial" w:cs="Arial"/>
                <w:sz w:val="22"/>
                <w:szCs w:val="22"/>
                <w:lang w:val="sr-Cyrl-RS"/>
              </w:rPr>
              <w:t xml:space="preserve"> објављен на сајту АПР</w:t>
            </w:r>
          </w:p>
        </w:tc>
      </w:tr>
      <w:tr w:rsidR="00047CF0" w:rsidRPr="00B45692" w14:paraId="3B22369A" w14:textId="77777777" w:rsidTr="0066608C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0562" w14:textId="77777777" w:rsidR="00047CF0" w:rsidRPr="009700B7" w:rsidRDefault="009700B7" w:rsidP="00047C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ru-RU"/>
              </w:rPr>
              <w:t>3.1.3.4</w:t>
            </w:r>
            <w:r w:rsidRPr="009700B7">
              <w:rPr>
                <w:rFonts w:ascii="Arial" w:hAnsi="Arial" w:cs="Arial"/>
                <w:bCs/>
                <w:sz w:val="22"/>
                <w:szCs w:val="22"/>
                <w:lang w:val="ru-RU"/>
              </w:rPr>
              <w:t>.</w:t>
            </w: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5832" w14:textId="20C2C8A6" w:rsidR="00047CF0" w:rsidRPr="00E906B4" w:rsidRDefault="009700B7" w:rsidP="00AD1E19">
            <w:pPr>
              <w:pStyle w:val="NormalWeb"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FF0000"/>
                <w:sz w:val="22"/>
                <w:szCs w:val="22"/>
                <w:lang w:val="sr-Cyrl-RS"/>
              </w:rPr>
            </w:pPr>
            <w:r w:rsidRPr="009700B7">
              <w:rPr>
                <w:rFonts w:ascii="Arial" w:hAnsi="Arial" w:cs="Arial"/>
                <w:sz w:val="22"/>
                <w:szCs w:val="22"/>
                <w:lang w:val="sr-Cyrl-RS"/>
              </w:rPr>
              <w:t>Доказ о уплати депозита</w:t>
            </w:r>
            <w:r w:rsidR="00E906B4">
              <w:rPr>
                <w:rFonts w:ascii="Arial" w:hAnsi="Arial" w:cs="Arial"/>
                <w:sz w:val="22"/>
                <w:szCs w:val="22"/>
                <w:lang w:val="sr-Latn-RS"/>
              </w:rPr>
              <w:t xml:space="preserve"> _ </w:t>
            </w:r>
            <w:r w:rsidR="00D979C0" w:rsidRPr="00FA2DC2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није потребна</w:t>
            </w:r>
            <w:r w:rsidR="00E906B4" w:rsidRPr="00FA2DC2">
              <w:rPr>
                <w:rFonts w:ascii="Arial" w:hAnsi="Arial" w:cs="Arial"/>
                <w:b/>
                <w:sz w:val="22"/>
                <w:szCs w:val="22"/>
                <w:lang w:val="sr-Cyrl-RS"/>
              </w:rPr>
              <w:t xml:space="preserve"> уплата депозита</w:t>
            </w:r>
          </w:p>
        </w:tc>
      </w:tr>
      <w:tr w:rsidR="009700B7" w:rsidRPr="00B45692" w14:paraId="6B1E5EE1" w14:textId="77777777" w:rsidTr="0066608C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93E1" w14:textId="77777777" w:rsidR="009700B7" w:rsidRDefault="009700B7" w:rsidP="009700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ru-RU"/>
              </w:rPr>
              <w:t>3.1.3.5.</w:t>
            </w: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E1B9" w14:textId="12759BE0" w:rsidR="009700B7" w:rsidRPr="009700B7" w:rsidRDefault="009700B7" w:rsidP="009700B7">
            <w:pPr>
              <w:pStyle w:val="NormalWeb"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700B7">
              <w:rPr>
                <w:rFonts w:ascii="Arial" w:hAnsi="Arial" w:cs="Arial"/>
                <w:b/>
                <w:sz w:val="22"/>
                <w:szCs w:val="22"/>
              </w:rPr>
              <w:t>За физичка лица</w:t>
            </w:r>
            <w:r w:rsidRPr="009700B7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:</w:t>
            </w:r>
            <w:r w:rsidRPr="009700B7">
              <w:rPr>
                <w:rFonts w:ascii="Arial" w:hAnsi="Arial" w:cs="Arial"/>
                <w:sz w:val="22"/>
                <w:szCs w:val="22"/>
                <w:lang w:val="sr-Cyrl-RS"/>
              </w:rPr>
              <w:t xml:space="preserve"> Лична карта (доставља се електронским путем </w:t>
            </w:r>
            <w:proofErr w:type="gramStart"/>
            <w:r w:rsidRPr="009700B7">
              <w:rPr>
                <w:rFonts w:ascii="Arial" w:hAnsi="Arial" w:cs="Arial"/>
                <w:sz w:val="22"/>
                <w:szCs w:val="22"/>
                <w:lang w:val="sr-Cyrl-RS"/>
              </w:rPr>
              <w:t>на адресу</w:t>
            </w:r>
            <w:proofErr w:type="gramEnd"/>
            <w:r w:rsidRPr="009700B7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hyperlink r:id="rId25" w:history="1"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aukcije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_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RS"/>
                </w:rPr>
                <w:t>HIPP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hip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-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petrohemija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B17982"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rs</w:t>
              </w:r>
            </w:hyperlink>
            <w:r w:rsidRPr="009700B7">
              <w:rPr>
                <w:rFonts w:ascii="Arial" w:hAnsi="Arial" w:cs="Arial"/>
                <w:sz w:val="22"/>
                <w:szCs w:val="22"/>
                <w:lang w:val="sr-Cyrl-RS"/>
              </w:rPr>
              <w:t>)</w:t>
            </w:r>
          </w:p>
        </w:tc>
      </w:tr>
      <w:tr w:rsidR="00BE7C90" w:rsidRPr="00B45692" w14:paraId="0E2F0F8F" w14:textId="77777777" w:rsidTr="0066608C">
        <w:trPr>
          <w:jc w:val="center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D46E" w14:textId="77777777" w:rsidR="00BE7C90" w:rsidRDefault="00BE7C90" w:rsidP="009700B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ru-RU"/>
              </w:rPr>
              <w:t>3.1.3.6.</w:t>
            </w:r>
          </w:p>
        </w:tc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5B7B" w14:textId="426C5B93" w:rsidR="00E906B4" w:rsidRPr="00E906B4" w:rsidRDefault="00E906B4" w:rsidP="00E906B4">
            <w:pPr>
              <w:pStyle w:val="NormalWeb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06B4">
              <w:rPr>
                <w:rFonts w:ascii="Arial" w:hAnsi="Arial" w:cs="Arial"/>
                <w:sz w:val="22"/>
                <w:szCs w:val="22"/>
              </w:rPr>
              <w:t>Понуђач је у обавези да достави сва Решења о издавању дозвола за управљање отпадом и којим ће потврдити како своја овлашћења тако и овлашћења својих пословних сарадника које планира да ангажује у реализацији посла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;</w:t>
            </w:r>
          </w:p>
          <w:p w14:paraId="5201E154" w14:textId="01A71E5A" w:rsidR="00E906B4" w:rsidRPr="00E906B4" w:rsidRDefault="00E906B4" w:rsidP="00E906B4">
            <w:pPr>
              <w:pStyle w:val="NormalWeb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06B4">
              <w:rPr>
                <w:rFonts w:ascii="Arial" w:hAnsi="Arial" w:cs="Arial"/>
                <w:sz w:val="22"/>
                <w:szCs w:val="22"/>
              </w:rPr>
              <w:t>Понуђач је у обавези да поседује минимум дозволу за сакупљање и транспорт конкретне категорије отпада да би могао да буде учесник Аукције. Дозволу за складиштење/третман није обавезно да поседује, али мора да достави Уговор са оператером који поседује исту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;</w:t>
            </w:r>
          </w:p>
          <w:p w14:paraId="034424B6" w14:textId="77E9BFAE" w:rsidR="00E906B4" w:rsidRPr="00E906B4" w:rsidRDefault="00E906B4" w:rsidP="00E906B4">
            <w:pPr>
              <w:pStyle w:val="NormalWeb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06B4">
              <w:rPr>
                <w:rFonts w:ascii="Arial" w:hAnsi="Arial" w:cs="Arial"/>
                <w:sz w:val="22"/>
                <w:szCs w:val="22"/>
              </w:rPr>
              <w:t>Правна лица која не поседују дозволе за управљање отпадом (сакупљање и транспорт) и нису регистровани оператери немају права учешћа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;</w:t>
            </w:r>
          </w:p>
          <w:p w14:paraId="4219A221" w14:textId="77777777" w:rsidR="00E906B4" w:rsidRPr="00E906B4" w:rsidRDefault="00E906B4" w:rsidP="00E906B4">
            <w:pPr>
              <w:pStyle w:val="NormalWeb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Неопходна документација која мора да се достави, на основу које ће бити одлучено да </w:t>
            </w:r>
            <w:proofErr w:type="gramStart"/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t>понуђачи  испуњавају</w:t>
            </w:r>
            <w:proofErr w:type="gramEnd"/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све захтеване критеријуме:</w:t>
            </w:r>
          </w:p>
          <w:p w14:paraId="16EFA0EF" w14:textId="615620D3" w:rsidR="00E906B4" w:rsidRPr="00173766" w:rsidRDefault="00E906B4" w:rsidP="00E906B4">
            <w:pPr>
              <w:pStyle w:val="NormalWeb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1. </w:t>
            </w:r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t>Обавеза купца је да сопственим срествима извр</w:t>
            </w:r>
            <w:r w:rsidR="000A34EE">
              <w:rPr>
                <w:rFonts w:ascii="Arial" w:hAnsi="Arial" w:cs="Arial"/>
                <w:color w:val="000000" w:themeColor="text1"/>
                <w:sz w:val="22"/>
                <w:szCs w:val="22"/>
                <w:lang w:val="sr-Cyrl-RS"/>
              </w:rPr>
              <w:t>ш</w:t>
            </w:r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t>и преузимање отпада</w:t>
            </w:r>
            <w:r w:rsidR="00173766">
              <w:rPr>
                <w:rFonts w:ascii="Arial" w:hAnsi="Arial" w:cs="Arial"/>
                <w:color w:val="000000" w:themeColor="text1"/>
                <w:sz w:val="22"/>
                <w:szCs w:val="22"/>
                <w:lang w:val="sr-Cyrl-RS"/>
              </w:rPr>
              <w:t>;</w:t>
            </w:r>
          </w:p>
          <w:p w14:paraId="13C9E12D" w14:textId="3DB60FD5" w:rsidR="00E906B4" w:rsidRDefault="00E906B4" w:rsidP="00E906B4">
            <w:pPr>
              <w:pStyle w:val="NormalWeb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2. </w:t>
            </w:r>
            <w:r w:rsidRPr="00E906B4">
              <w:rPr>
                <w:rFonts w:ascii="Arial" w:hAnsi="Arial" w:cs="Arial"/>
                <w:sz w:val="22"/>
                <w:szCs w:val="22"/>
              </w:rPr>
              <w:t>Доставити списак средстава, регистарске ознаке и саобраћајне дозволе којима ће се вршити превоз отпада</w:t>
            </w:r>
            <w:r w:rsidR="00173766">
              <w:rPr>
                <w:rFonts w:ascii="Arial" w:hAnsi="Arial" w:cs="Arial"/>
                <w:sz w:val="22"/>
                <w:szCs w:val="22"/>
                <w:lang w:val="sr-Cyrl-RS"/>
              </w:rPr>
              <w:t>;</w:t>
            </w:r>
            <w:r w:rsidRPr="00E906B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777C096" w14:textId="40363C02" w:rsidR="00E906B4" w:rsidRPr="00173766" w:rsidRDefault="00E906B4" w:rsidP="00E906B4">
            <w:pPr>
              <w:pStyle w:val="NormalWeb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3. </w:t>
            </w:r>
            <w:r w:rsidRPr="00E906B4">
              <w:rPr>
                <w:rFonts w:ascii="Arial" w:hAnsi="Arial" w:cs="Arial"/>
                <w:sz w:val="22"/>
                <w:szCs w:val="22"/>
              </w:rPr>
              <w:t>Списак лица која ће бити ангажована на реализацији уговореног посла</w:t>
            </w:r>
            <w:r w:rsidR="000A34EE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Pr="00E906B4">
              <w:rPr>
                <w:rFonts w:ascii="Arial" w:hAnsi="Arial" w:cs="Arial"/>
                <w:sz w:val="22"/>
                <w:szCs w:val="22"/>
              </w:rPr>
              <w:t>- за сва наведена лица доставити М образац и Образац бр. 6</w:t>
            </w:r>
            <w:r w:rsidR="00173766">
              <w:rPr>
                <w:rFonts w:ascii="Arial" w:hAnsi="Arial" w:cs="Arial"/>
                <w:sz w:val="22"/>
                <w:szCs w:val="22"/>
                <w:lang w:val="sr-Cyrl-RS"/>
              </w:rPr>
              <w:t>;</w:t>
            </w:r>
          </w:p>
          <w:p w14:paraId="3C849A0B" w14:textId="0D84A640" w:rsidR="00E906B4" w:rsidRPr="00E906B4" w:rsidRDefault="00E906B4" w:rsidP="00E906B4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E906B4">
              <w:rPr>
                <w:rFonts w:ascii="Arial" w:hAnsi="Arial" w:cs="Arial"/>
                <w:sz w:val="22"/>
                <w:szCs w:val="22"/>
              </w:rPr>
              <w:t>Понуђачи који не доставе захтевану документацију неће бити у могућности да учествују на аукцији. Исто тако, понуђач који буде победник аукције моћи ће да изврши реализацију посла само са пријављeним средствима и лицима</w:t>
            </w:r>
            <w:r w:rsidR="000A34EE">
              <w:rPr>
                <w:rFonts w:ascii="Arial" w:hAnsi="Arial" w:cs="Arial"/>
                <w:sz w:val="22"/>
                <w:szCs w:val="22"/>
                <w:lang w:val="sr-Cyrl-RS"/>
              </w:rPr>
              <w:t>;</w:t>
            </w:r>
            <w:r w:rsidRPr="00E906B4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46166DF0" w14:textId="28AF7533" w:rsidR="00E906B4" w:rsidRPr="00E906B4" w:rsidRDefault="00E906B4" w:rsidP="00E906B4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t>Обавеза понуђача који конкурише је да достави понуду за све категорије отпада наведене у једном лоту</w:t>
            </w:r>
            <w:r w:rsidR="000A34EE">
              <w:rPr>
                <w:rFonts w:ascii="Arial" w:hAnsi="Arial" w:cs="Arial"/>
                <w:color w:val="000000" w:themeColor="text1"/>
                <w:sz w:val="22"/>
                <w:szCs w:val="22"/>
                <w:lang w:val="sr-Cyrl-RS"/>
              </w:rPr>
              <w:t>;</w:t>
            </w:r>
          </w:p>
          <w:p w14:paraId="65847723" w14:textId="3E9616AA" w:rsidR="00E906B4" w:rsidRPr="00E906B4" w:rsidRDefault="00E906B4" w:rsidP="00E906B4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t>Понуда која не буде садржала откупне цене за све категорије отпада у ЛОТ</w:t>
            </w:r>
            <w:r w:rsidR="00173766">
              <w:rPr>
                <w:rFonts w:ascii="Arial" w:hAnsi="Arial" w:cs="Arial"/>
                <w:color w:val="000000" w:themeColor="text1"/>
                <w:sz w:val="22"/>
                <w:szCs w:val="22"/>
                <w:lang w:val="sr-Cyrl-RS"/>
              </w:rPr>
              <w:t>-</w:t>
            </w:r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t>у</w:t>
            </w:r>
            <w:r w:rsidR="00173766">
              <w:rPr>
                <w:rFonts w:ascii="Arial" w:hAnsi="Arial" w:cs="Arial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t>неће бити прихваћене</w:t>
            </w:r>
            <w:r w:rsidR="000A34EE">
              <w:rPr>
                <w:rFonts w:ascii="Arial" w:hAnsi="Arial" w:cs="Arial"/>
                <w:color w:val="000000" w:themeColor="text1"/>
                <w:sz w:val="22"/>
                <w:szCs w:val="22"/>
                <w:lang w:val="sr-Cyrl-RS"/>
              </w:rPr>
              <w:t>;</w:t>
            </w:r>
          </w:p>
          <w:p w14:paraId="4D1E9F79" w14:textId="7BA8EE24" w:rsidR="00E906B4" w:rsidRPr="00E906B4" w:rsidRDefault="00E906B4" w:rsidP="00E906B4">
            <w:pPr>
              <w:pStyle w:val="NormalWeb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t>Понуда која у укупном збиру буде имала највећу вредност за ЛОТ,</w:t>
            </w:r>
            <w:r w:rsidR="00F12AD5">
              <w:rPr>
                <w:rFonts w:ascii="Arial" w:hAnsi="Arial" w:cs="Arial"/>
                <w:color w:val="000000" w:themeColor="text1"/>
                <w:sz w:val="22"/>
                <w:szCs w:val="22"/>
                <w:lang w:val="sr-Latn-RS"/>
              </w:rPr>
              <w:t xml:space="preserve"> </w:t>
            </w:r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биће </w:t>
            </w:r>
            <w:r w:rsidRPr="00E906B4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прихвачена као најповољнија</w:t>
            </w:r>
            <w:r w:rsidR="000A34EE">
              <w:rPr>
                <w:rFonts w:ascii="Arial" w:hAnsi="Arial" w:cs="Arial"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333833FC" w14:textId="5801B1C3" w:rsidR="00BE7C90" w:rsidRPr="009700B7" w:rsidRDefault="00BE7C90" w:rsidP="009700B7">
            <w:pPr>
              <w:pStyle w:val="NormalWeb"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7C90">
              <w:rPr>
                <w:rFonts w:ascii="Arial" w:hAnsi="Arial" w:cs="Arial"/>
                <w:b/>
                <w:sz w:val="22"/>
                <w:szCs w:val="22"/>
              </w:rPr>
              <w:t xml:space="preserve">Напомена: </w:t>
            </w:r>
            <w:r w:rsidRPr="00BE7C90">
              <w:rPr>
                <w:rFonts w:ascii="Arial" w:hAnsi="Arial" w:cs="Arial"/>
                <w:sz w:val="22"/>
                <w:szCs w:val="22"/>
              </w:rPr>
              <w:t>Уколико понуђач нема сва потребна решења потребно је да достави Решење надлежног Министарства за сакупљање, транспорт, складиштење и третман и/или одлагање отпада подизвођача којег ангажује при реализацији посла, као и уговор или споразум о сарадњи са подизвођачем за предметни посао.</w:t>
            </w:r>
          </w:p>
        </w:tc>
      </w:tr>
    </w:tbl>
    <w:p w14:paraId="3E749F97" w14:textId="77777777" w:rsidR="0065263C" w:rsidRPr="00F57282" w:rsidRDefault="0065263C" w:rsidP="003B5BFF">
      <w:pPr>
        <w:pStyle w:val="ListParagraph"/>
        <w:numPr>
          <w:ilvl w:val="1"/>
          <w:numId w:val="4"/>
        </w:numPr>
        <w:spacing w:before="120" w:after="120"/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8B270E">
        <w:rPr>
          <w:rFonts w:ascii="Arial" w:hAnsi="Arial" w:cs="Arial"/>
          <w:b/>
          <w:sz w:val="22"/>
          <w:szCs w:val="22"/>
          <w:lang w:val="sr-Cyrl-RS"/>
        </w:rPr>
        <w:lastRenderedPageBreak/>
        <w:t xml:space="preserve">Рокови </w:t>
      </w:r>
      <w:r w:rsidR="00F60A81" w:rsidRPr="008B270E">
        <w:rPr>
          <w:rFonts w:ascii="Arial" w:hAnsi="Arial" w:cs="Arial"/>
          <w:b/>
          <w:sz w:val="22"/>
          <w:szCs w:val="22"/>
          <w:lang w:val="sr-Cyrl-RS"/>
        </w:rPr>
        <w:t>за подношење Пријаве</w:t>
      </w:r>
      <w:r w:rsidRPr="008B270E">
        <w:rPr>
          <w:rFonts w:ascii="Arial" w:hAnsi="Arial" w:cs="Arial"/>
          <w:b/>
          <w:sz w:val="22"/>
          <w:szCs w:val="22"/>
          <w:lang w:val="sr-Cyrl-RS"/>
        </w:rPr>
        <w:t xml:space="preserve"> и понуда цене</w:t>
      </w:r>
    </w:p>
    <w:p w14:paraId="1B1B3801" w14:textId="77777777" w:rsidR="00F57282" w:rsidRPr="008B270E" w:rsidRDefault="00F57282" w:rsidP="003B5BFF">
      <w:pPr>
        <w:pStyle w:val="ListParagraph"/>
        <w:spacing w:before="120" w:after="120"/>
        <w:ind w:left="567"/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14:paraId="7E403129" w14:textId="77777777" w:rsidR="00FA43B8" w:rsidRPr="00D24225" w:rsidRDefault="00FA43B8" w:rsidP="002D20FF">
      <w:pPr>
        <w:pStyle w:val="ListParagraph"/>
        <w:numPr>
          <w:ilvl w:val="2"/>
          <w:numId w:val="4"/>
        </w:numPr>
        <w:tabs>
          <w:tab w:val="clear" w:pos="1080"/>
        </w:tabs>
        <w:spacing w:before="120" w:after="120"/>
        <w:ind w:left="630" w:hanging="630"/>
        <w:jc w:val="both"/>
        <w:rPr>
          <w:rFonts w:ascii="Arial" w:hAnsi="Arial" w:cs="Arial"/>
          <w:sz w:val="22"/>
          <w:szCs w:val="22"/>
          <w:lang w:val="sr-Cyrl-C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t xml:space="preserve">Пријем </w:t>
      </w:r>
      <w:r w:rsidR="00AD06BB" w:rsidRPr="008B270E">
        <w:rPr>
          <w:rFonts w:ascii="Arial" w:hAnsi="Arial" w:cs="Arial"/>
          <w:sz w:val="22"/>
          <w:szCs w:val="22"/>
          <w:lang w:val="sr-Cyrl-RS"/>
        </w:rPr>
        <w:t>Пријаве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60A81" w:rsidRPr="008B270E">
        <w:rPr>
          <w:rFonts w:ascii="Arial" w:hAnsi="Arial" w:cs="Arial"/>
          <w:sz w:val="22"/>
          <w:szCs w:val="22"/>
          <w:lang w:val="sr-Cyrl-RS"/>
        </w:rPr>
        <w:t>и понуде</w:t>
      </w:r>
      <w:r w:rsidRPr="008B270E">
        <w:rPr>
          <w:rFonts w:ascii="Arial" w:hAnsi="Arial" w:cs="Arial"/>
          <w:sz w:val="22"/>
          <w:szCs w:val="22"/>
          <w:lang w:val="sr-Cyrl-RS"/>
        </w:rPr>
        <w:t xml:space="preserve"> цене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, врши се до </w:t>
      </w:r>
      <w:r w:rsidRPr="00D24225">
        <w:rPr>
          <w:rFonts w:ascii="Arial" w:hAnsi="Arial" w:cs="Arial"/>
          <w:sz w:val="22"/>
          <w:szCs w:val="22"/>
          <w:lang w:val="sr-Latn-CS"/>
        </w:rPr>
        <w:t>датума који је наведен</w:t>
      </w:r>
      <w:r w:rsidRPr="00D24225">
        <w:rPr>
          <w:rFonts w:ascii="Arial" w:hAnsi="Arial" w:cs="Arial"/>
          <w:sz w:val="22"/>
          <w:szCs w:val="22"/>
        </w:rPr>
        <w:t xml:space="preserve"> у тачки </w:t>
      </w:r>
      <w:r w:rsidR="00AD06BB" w:rsidRPr="00D24225">
        <w:rPr>
          <w:rFonts w:ascii="Arial" w:hAnsi="Arial" w:cs="Arial"/>
          <w:sz w:val="22"/>
          <w:szCs w:val="22"/>
          <w:lang w:val="sr-Cyrl-RS"/>
        </w:rPr>
        <w:t>бр.7.</w:t>
      </w:r>
      <w:r w:rsidRPr="00D24225">
        <w:rPr>
          <w:rFonts w:ascii="Arial" w:hAnsi="Arial" w:cs="Arial"/>
          <w:sz w:val="22"/>
          <w:szCs w:val="22"/>
        </w:rPr>
        <w:t xml:space="preserve"> </w:t>
      </w:r>
      <w:r w:rsidR="00062BB1" w:rsidRPr="00D24225">
        <w:rPr>
          <w:rFonts w:ascii="Arial" w:hAnsi="Arial" w:cs="Arial"/>
          <w:sz w:val="22"/>
          <w:szCs w:val="22"/>
          <w:lang w:val="sr-Cyrl-RS"/>
        </w:rPr>
        <w:t>овог Позива</w:t>
      </w:r>
      <w:r w:rsidR="00062BB1" w:rsidRPr="00D24225">
        <w:rPr>
          <w:rFonts w:ascii="Arial" w:hAnsi="Arial" w:cs="Arial"/>
          <w:strike/>
          <w:sz w:val="22"/>
          <w:szCs w:val="22"/>
          <w:lang w:val="sr-Cyrl-RS"/>
        </w:rPr>
        <w:t xml:space="preserve"> </w:t>
      </w:r>
      <w:r w:rsidRPr="00D24225">
        <w:rPr>
          <w:rFonts w:ascii="Arial" w:hAnsi="Arial" w:cs="Arial"/>
          <w:sz w:val="22"/>
          <w:szCs w:val="22"/>
        </w:rPr>
        <w:t>– информативна карта аукције</w:t>
      </w:r>
      <w:r w:rsidRPr="00D24225">
        <w:rPr>
          <w:rFonts w:ascii="Arial" w:hAnsi="Arial" w:cs="Arial"/>
          <w:sz w:val="22"/>
          <w:szCs w:val="22"/>
          <w:lang w:val="sr-Latn-CS"/>
        </w:rPr>
        <w:t>.</w:t>
      </w:r>
    </w:p>
    <w:p w14:paraId="7FAAF7F0" w14:textId="77777777" w:rsidR="0065263C" w:rsidRPr="00D24225" w:rsidRDefault="00AD06BB" w:rsidP="002D20FF">
      <w:pPr>
        <w:pStyle w:val="ListParagraph"/>
        <w:numPr>
          <w:ilvl w:val="2"/>
          <w:numId w:val="4"/>
        </w:numPr>
        <w:tabs>
          <w:tab w:val="clear" w:pos="1080"/>
        </w:tabs>
        <w:spacing w:before="120" w:after="120"/>
        <w:ind w:left="630" w:hanging="630"/>
        <w:jc w:val="both"/>
        <w:rPr>
          <w:rFonts w:ascii="Arial" w:hAnsi="Arial" w:cs="Arial"/>
          <w:sz w:val="22"/>
          <w:szCs w:val="22"/>
          <w:lang w:val="sr-Cyrl-CS"/>
        </w:rPr>
      </w:pPr>
      <w:r w:rsidRPr="00D24225">
        <w:rPr>
          <w:rFonts w:ascii="Arial" w:hAnsi="Arial" w:cs="Arial"/>
          <w:sz w:val="22"/>
          <w:szCs w:val="22"/>
          <w:lang w:val="sr-Cyrl-CS"/>
        </w:rPr>
        <w:t>Приј</w:t>
      </w:r>
      <w:r w:rsidR="00436ECE">
        <w:rPr>
          <w:rFonts w:ascii="Arial" w:hAnsi="Arial" w:cs="Arial"/>
          <w:sz w:val="22"/>
          <w:szCs w:val="22"/>
          <w:lang w:val="sr-Cyrl-CS"/>
        </w:rPr>
        <w:t>а</w:t>
      </w:r>
      <w:r w:rsidRPr="00D24225">
        <w:rPr>
          <w:rFonts w:ascii="Arial" w:hAnsi="Arial" w:cs="Arial"/>
          <w:sz w:val="22"/>
          <w:szCs w:val="22"/>
          <w:lang w:val="sr-Cyrl-CS"/>
        </w:rPr>
        <w:t xml:space="preserve">ва </w:t>
      </w:r>
      <w:r w:rsidR="002B68DD" w:rsidRPr="00D24225">
        <w:rPr>
          <w:rFonts w:ascii="Arial" w:hAnsi="Arial" w:cs="Arial"/>
          <w:sz w:val="22"/>
          <w:szCs w:val="22"/>
          <w:lang w:val="sr-Cyrl-CS"/>
        </w:rPr>
        <w:t xml:space="preserve">и понуда са ценом предмета аукције </w:t>
      </w:r>
      <w:r w:rsidR="00567AB4" w:rsidRPr="00D24225">
        <w:rPr>
          <w:rFonts w:ascii="Arial" w:hAnsi="Arial" w:cs="Arial"/>
          <w:sz w:val="22"/>
          <w:szCs w:val="22"/>
          <w:lang w:val="sr-Cyrl-CS"/>
        </w:rPr>
        <w:t>кој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и</w:t>
      </w:r>
      <w:r w:rsidR="00567AB4" w:rsidRPr="00D24225">
        <w:rPr>
          <w:rFonts w:ascii="Arial" w:hAnsi="Arial" w:cs="Arial"/>
          <w:sz w:val="22"/>
          <w:szCs w:val="22"/>
          <w:lang w:val="sr-Cyrl-CS"/>
        </w:rPr>
        <w:t xml:space="preserve"> стигну по истеку рока за пријем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, а</w:t>
      </w:r>
      <w:r w:rsidR="00567AB4" w:rsidRPr="00D2422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 xml:space="preserve">који је </w:t>
      </w:r>
      <w:r w:rsidR="00567AB4" w:rsidRPr="00D24225">
        <w:rPr>
          <w:rFonts w:ascii="Arial" w:hAnsi="Arial" w:cs="Arial"/>
          <w:sz w:val="22"/>
          <w:szCs w:val="22"/>
          <w:lang w:val="sr-Cyrl-CS"/>
        </w:rPr>
        <w:t xml:space="preserve">наведен </w:t>
      </w:r>
      <w:r w:rsidR="002B2BDA" w:rsidRPr="00D24225">
        <w:rPr>
          <w:rFonts w:ascii="Arial" w:hAnsi="Arial" w:cs="Arial"/>
          <w:sz w:val="22"/>
          <w:szCs w:val="22"/>
          <w:lang w:val="sr-Cyrl-CS"/>
        </w:rPr>
        <w:t xml:space="preserve">у тачки </w:t>
      </w:r>
      <w:r w:rsidRPr="00D24225">
        <w:rPr>
          <w:rFonts w:ascii="Arial" w:hAnsi="Arial" w:cs="Arial"/>
          <w:sz w:val="22"/>
          <w:szCs w:val="22"/>
          <w:lang w:val="sr-Cyrl-CS"/>
        </w:rPr>
        <w:t>бр.7.</w:t>
      </w:r>
      <w:r w:rsidR="002B2BDA" w:rsidRPr="00D2422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062BB1" w:rsidRPr="00D24225">
        <w:rPr>
          <w:rFonts w:ascii="Arial" w:hAnsi="Arial" w:cs="Arial"/>
          <w:sz w:val="22"/>
          <w:szCs w:val="22"/>
          <w:lang w:val="sr-Cyrl-CS"/>
        </w:rPr>
        <w:t>овог Позива</w:t>
      </w:r>
      <w:r w:rsidR="002B2BDA" w:rsidRPr="00D24225">
        <w:rPr>
          <w:rFonts w:ascii="Arial" w:hAnsi="Arial" w:cs="Arial"/>
          <w:sz w:val="22"/>
          <w:szCs w:val="22"/>
          <w:lang w:val="sr-Cyrl-CS"/>
        </w:rPr>
        <w:t xml:space="preserve">, </w:t>
      </w:r>
      <w:r w:rsidR="00567AB4" w:rsidRPr="00D24225">
        <w:rPr>
          <w:rFonts w:ascii="Arial" w:hAnsi="Arial" w:cs="Arial"/>
          <w:sz w:val="22"/>
          <w:szCs w:val="22"/>
        </w:rPr>
        <w:t>одбацују</w:t>
      </w:r>
      <w:r w:rsidR="00567AB4" w:rsidRPr="00D2422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67AB4" w:rsidRPr="00D24225">
        <w:rPr>
          <w:rFonts w:ascii="Arial" w:hAnsi="Arial" w:cs="Arial"/>
          <w:sz w:val="22"/>
          <w:szCs w:val="22"/>
        </w:rPr>
        <w:t>се</w:t>
      </w:r>
      <w:r w:rsidR="00567AB4" w:rsidRPr="00D2422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67AB4" w:rsidRPr="00D24225">
        <w:rPr>
          <w:rFonts w:ascii="Arial" w:hAnsi="Arial" w:cs="Arial"/>
          <w:sz w:val="22"/>
          <w:szCs w:val="22"/>
        </w:rPr>
        <w:t>као</w:t>
      </w:r>
      <w:r w:rsidR="00567AB4" w:rsidRPr="00D2422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67AB4" w:rsidRPr="00D24225">
        <w:rPr>
          <w:rFonts w:ascii="Arial" w:hAnsi="Arial" w:cs="Arial"/>
          <w:sz w:val="22"/>
          <w:szCs w:val="22"/>
        </w:rPr>
        <w:t>неблаговремени</w:t>
      </w:r>
      <w:r w:rsidR="00567AB4" w:rsidRPr="00D24225">
        <w:rPr>
          <w:rFonts w:ascii="Arial" w:hAnsi="Arial" w:cs="Arial"/>
          <w:sz w:val="22"/>
          <w:szCs w:val="22"/>
          <w:lang w:val="sr-Cyrl-CS"/>
        </w:rPr>
        <w:t>.</w:t>
      </w:r>
    </w:p>
    <w:p w14:paraId="5CF6B0BD" w14:textId="77777777" w:rsidR="007D36A5" w:rsidRPr="00436ECE" w:rsidRDefault="00605369" w:rsidP="002D20FF">
      <w:pPr>
        <w:pStyle w:val="ListParagraph"/>
        <w:numPr>
          <w:ilvl w:val="2"/>
          <w:numId w:val="4"/>
        </w:numPr>
        <w:tabs>
          <w:tab w:val="clear" w:pos="1080"/>
        </w:tabs>
        <w:spacing w:before="120" w:after="120"/>
        <w:ind w:left="630" w:hanging="630"/>
        <w:jc w:val="both"/>
        <w:rPr>
          <w:rFonts w:ascii="Arial" w:hAnsi="Arial" w:cs="Arial"/>
          <w:sz w:val="22"/>
          <w:szCs w:val="22"/>
          <w:lang w:val="sr-Cyrl-CS"/>
        </w:rPr>
      </w:pPr>
      <w:r w:rsidRPr="00D24225">
        <w:rPr>
          <w:rFonts w:ascii="Arial" w:hAnsi="Arial" w:cs="Arial"/>
          <w:sz w:val="22"/>
          <w:szCs w:val="22"/>
          <w:lang w:val="sr-Cyrl-CS"/>
        </w:rPr>
        <w:t xml:space="preserve">Пре </w:t>
      </w:r>
      <w:r w:rsidRPr="00D24225">
        <w:rPr>
          <w:rFonts w:ascii="Arial" w:hAnsi="Arial" w:cs="Arial"/>
          <w:sz w:val="22"/>
          <w:szCs w:val="22"/>
          <w:lang w:val="sr-Latn-CS"/>
        </w:rPr>
        <w:t>истека рока за</w:t>
      </w:r>
      <w:r w:rsidRPr="00D24225">
        <w:rPr>
          <w:rFonts w:ascii="Arial" w:hAnsi="Arial" w:cs="Arial"/>
          <w:sz w:val="22"/>
          <w:szCs w:val="22"/>
          <w:lang w:val="sr-Cyrl-CS"/>
        </w:rPr>
        <w:t xml:space="preserve"> пријем </w:t>
      </w:r>
      <w:r w:rsidR="00BE0EC1" w:rsidRPr="00D24225">
        <w:rPr>
          <w:rFonts w:ascii="Arial" w:hAnsi="Arial" w:cs="Arial"/>
          <w:sz w:val="22"/>
          <w:szCs w:val="22"/>
          <w:lang w:val="sr-Cyrl-CS"/>
        </w:rPr>
        <w:t>Пријав</w:t>
      </w:r>
      <w:r w:rsidR="002471A9" w:rsidRPr="00D24225">
        <w:rPr>
          <w:rFonts w:ascii="Arial" w:hAnsi="Arial" w:cs="Arial"/>
          <w:sz w:val="22"/>
          <w:szCs w:val="22"/>
          <w:lang w:val="sr-Cyrl-CS"/>
        </w:rPr>
        <w:t>е</w:t>
      </w:r>
      <w:r w:rsidRPr="00D24225">
        <w:rPr>
          <w:rFonts w:ascii="Arial" w:hAnsi="Arial" w:cs="Arial"/>
          <w:sz w:val="22"/>
          <w:szCs w:val="22"/>
          <w:lang w:val="sr-Cyrl-CS"/>
        </w:rPr>
        <w:t xml:space="preserve">, </w:t>
      </w:r>
      <w:r w:rsidR="00AE1653" w:rsidRPr="00D24225">
        <w:rPr>
          <w:rFonts w:ascii="Arial" w:hAnsi="Arial" w:cs="Arial"/>
          <w:sz w:val="22"/>
          <w:szCs w:val="22"/>
          <w:lang w:val="sr-Cyrl-RS"/>
        </w:rPr>
        <w:t>подносилац Пријаве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D24225">
        <w:rPr>
          <w:rFonts w:ascii="Arial" w:hAnsi="Arial" w:cs="Arial"/>
          <w:sz w:val="22"/>
          <w:szCs w:val="22"/>
          <w:lang w:val="sr-Cyrl-CS"/>
        </w:rPr>
        <w:t>има прав</w:t>
      </w:r>
      <w:r w:rsidRPr="00D24225">
        <w:rPr>
          <w:rFonts w:ascii="Arial" w:hAnsi="Arial" w:cs="Arial"/>
          <w:sz w:val="22"/>
          <w:szCs w:val="22"/>
          <w:lang w:val="sr-Latn-CS"/>
        </w:rPr>
        <w:t>о</w:t>
      </w:r>
      <w:r w:rsidRPr="00D24225">
        <w:rPr>
          <w:rFonts w:ascii="Arial" w:hAnsi="Arial" w:cs="Arial"/>
          <w:sz w:val="22"/>
          <w:szCs w:val="22"/>
          <w:lang w:val="sr-Cyrl-CS"/>
        </w:rPr>
        <w:t xml:space="preserve"> да 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повуче </w:t>
      </w:r>
      <w:r w:rsidRPr="00D24225">
        <w:rPr>
          <w:rFonts w:ascii="Arial" w:hAnsi="Arial" w:cs="Arial"/>
          <w:sz w:val="22"/>
          <w:szCs w:val="22"/>
          <w:lang w:val="sr-Cyrl-CS"/>
        </w:rPr>
        <w:t>комплет докумената</w:t>
      </w:r>
      <w:r w:rsidR="00FA43B8" w:rsidRPr="00D24225">
        <w:rPr>
          <w:rFonts w:ascii="Arial" w:hAnsi="Arial" w:cs="Arial"/>
          <w:sz w:val="22"/>
          <w:szCs w:val="22"/>
          <w:lang w:val="sr-Latn-RS"/>
        </w:rPr>
        <w:t xml:space="preserve"> </w:t>
      </w:r>
      <w:r w:rsidR="00FA43B8" w:rsidRPr="00D24225">
        <w:rPr>
          <w:rFonts w:ascii="Arial" w:hAnsi="Arial" w:cs="Arial"/>
          <w:sz w:val="22"/>
          <w:szCs w:val="22"/>
          <w:lang w:val="sr-Cyrl-RS"/>
        </w:rPr>
        <w:t>који је поднео,</w:t>
      </w:r>
      <w:r w:rsidRPr="00D24225">
        <w:rPr>
          <w:rFonts w:ascii="Arial" w:hAnsi="Arial" w:cs="Arial"/>
          <w:sz w:val="22"/>
          <w:szCs w:val="22"/>
          <w:lang w:val="sr-Cyrl-CS"/>
        </w:rPr>
        <w:t xml:space="preserve"> путем пис</w:t>
      </w:r>
      <w:r w:rsidRPr="00D24225">
        <w:rPr>
          <w:rFonts w:ascii="Arial" w:hAnsi="Arial" w:cs="Arial"/>
          <w:sz w:val="22"/>
          <w:szCs w:val="22"/>
          <w:lang w:val="sr-Latn-CS"/>
        </w:rPr>
        <w:t>а</w:t>
      </w:r>
      <w:r w:rsidRPr="00D24225">
        <w:rPr>
          <w:rFonts w:ascii="Arial" w:hAnsi="Arial" w:cs="Arial"/>
          <w:sz w:val="22"/>
          <w:szCs w:val="22"/>
          <w:lang w:val="sr-Cyrl-CS"/>
        </w:rPr>
        <w:t xml:space="preserve">ног </w:t>
      </w:r>
      <w:r w:rsidRPr="00D24225">
        <w:rPr>
          <w:rFonts w:ascii="Arial" w:hAnsi="Arial" w:cs="Arial"/>
          <w:sz w:val="22"/>
          <w:szCs w:val="22"/>
          <w:lang w:val="sr-Latn-CS"/>
        </w:rPr>
        <w:t>о</w:t>
      </w:r>
      <w:r w:rsidRPr="00D24225">
        <w:rPr>
          <w:rFonts w:ascii="Arial" w:hAnsi="Arial" w:cs="Arial"/>
          <w:sz w:val="22"/>
          <w:szCs w:val="22"/>
          <w:lang w:val="sr-Cyrl-CS"/>
        </w:rPr>
        <w:t xml:space="preserve">бавештења </w:t>
      </w:r>
      <w:r w:rsidR="00AE1653" w:rsidRPr="00D24225">
        <w:rPr>
          <w:rFonts w:ascii="Arial" w:hAnsi="Arial" w:cs="Arial"/>
          <w:sz w:val="22"/>
          <w:szCs w:val="22"/>
          <w:lang w:val="sr-Cyrl-CS"/>
        </w:rPr>
        <w:t>О</w:t>
      </w:r>
      <w:r w:rsidR="002F3498" w:rsidRPr="00D24225">
        <w:rPr>
          <w:rFonts w:ascii="Arial" w:hAnsi="Arial" w:cs="Arial"/>
          <w:sz w:val="22"/>
          <w:szCs w:val="22"/>
          <w:lang w:val="sr-Cyrl-CS"/>
        </w:rPr>
        <w:t xml:space="preserve">рганизатору </w:t>
      </w:r>
      <w:r w:rsidR="00462532" w:rsidRPr="00D24225">
        <w:rPr>
          <w:rFonts w:ascii="Arial" w:hAnsi="Arial" w:cs="Arial"/>
          <w:sz w:val="22"/>
          <w:szCs w:val="22"/>
          <w:lang w:val="sr-Cyrl-CS"/>
        </w:rPr>
        <w:t xml:space="preserve">аукције </w:t>
      </w:r>
      <w:r w:rsidR="00462532" w:rsidRPr="00D24225">
        <w:rPr>
          <w:rFonts w:ascii="Arial" w:hAnsi="Arial" w:cs="Arial"/>
          <w:sz w:val="22"/>
          <w:szCs w:val="22"/>
          <w:lang w:val="sr-Cyrl-RS"/>
        </w:rPr>
        <w:t>тј. да одустане од понуде.</w:t>
      </w:r>
      <w:r w:rsidR="007F0226" w:rsidRPr="00D24225">
        <w:rPr>
          <w:rFonts w:ascii="Arial" w:hAnsi="Arial" w:cs="Arial"/>
          <w:sz w:val="22"/>
          <w:szCs w:val="22"/>
          <w:lang w:val="sr-Latn-RS"/>
        </w:rPr>
        <w:t xml:space="preserve"> </w:t>
      </w:r>
    </w:p>
    <w:p w14:paraId="07CC37AB" w14:textId="77777777" w:rsidR="00744A5C" w:rsidRPr="008B270E" w:rsidRDefault="00744A5C" w:rsidP="003B5BFF">
      <w:pPr>
        <w:pStyle w:val="ListParagraph"/>
        <w:spacing w:before="120" w:after="120"/>
        <w:ind w:left="630"/>
        <w:jc w:val="both"/>
        <w:rPr>
          <w:rFonts w:ascii="Arial" w:hAnsi="Arial" w:cs="Arial"/>
          <w:sz w:val="22"/>
          <w:szCs w:val="22"/>
          <w:lang w:val="sr-Cyrl-CS"/>
        </w:rPr>
      </w:pPr>
    </w:p>
    <w:p w14:paraId="40805CFC" w14:textId="0F137B90" w:rsidR="00567AB4" w:rsidRPr="00D24225" w:rsidRDefault="008F59D2" w:rsidP="003B5BFF">
      <w:pPr>
        <w:pStyle w:val="ListParagraph"/>
        <w:numPr>
          <w:ilvl w:val="0"/>
          <w:numId w:val="4"/>
        </w:numPr>
        <w:spacing w:before="120" w:after="120"/>
        <w:ind w:left="357" w:hanging="357"/>
        <w:rPr>
          <w:rFonts w:ascii="Arial" w:hAnsi="Arial" w:cs="Arial"/>
          <w:b/>
          <w:sz w:val="22"/>
          <w:szCs w:val="22"/>
          <w:lang w:val="sr-Cyrl-RS"/>
        </w:rPr>
      </w:pPr>
      <w:r w:rsidRPr="003B5BFF">
        <w:rPr>
          <w:rFonts w:ascii="Arial" w:hAnsi="Arial" w:cs="Arial"/>
          <w:b/>
          <w:sz w:val="22"/>
          <w:szCs w:val="22"/>
          <w:lang w:val="sr-Cyrl-RS"/>
        </w:rPr>
        <w:t xml:space="preserve">Захтеви који се односе на </w:t>
      </w:r>
      <w:r w:rsidRPr="00D24225">
        <w:rPr>
          <w:rFonts w:ascii="Arial" w:hAnsi="Arial" w:cs="Arial"/>
          <w:b/>
          <w:sz w:val="22"/>
          <w:szCs w:val="22"/>
          <w:lang w:val="sr-Cyrl-RS"/>
        </w:rPr>
        <w:t xml:space="preserve">учеснике </w:t>
      </w:r>
      <w:r w:rsidR="00B45692">
        <w:rPr>
          <w:rFonts w:ascii="Arial" w:hAnsi="Arial" w:cs="Arial"/>
          <w:b/>
          <w:sz w:val="22"/>
          <w:szCs w:val="22"/>
          <w:lang w:val="sr-Cyrl-RS"/>
        </w:rPr>
        <w:t>у</w:t>
      </w:r>
      <w:r w:rsidRPr="00D24225">
        <w:rPr>
          <w:rFonts w:ascii="Arial" w:hAnsi="Arial" w:cs="Arial"/>
          <w:b/>
          <w:sz w:val="22"/>
          <w:szCs w:val="22"/>
          <w:lang w:val="sr-Cyrl-RS"/>
        </w:rPr>
        <w:t xml:space="preserve"> аукцији</w:t>
      </w:r>
    </w:p>
    <w:p w14:paraId="177BFC6D" w14:textId="77777777" w:rsidR="003B5BFF" w:rsidRPr="00D24225" w:rsidRDefault="003B5BFF" w:rsidP="003B5BFF">
      <w:pPr>
        <w:pStyle w:val="ListParagraph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</w:p>
    <w:p w14:paraId="0A8FA303" w14:textId="77777777" w:rsidR="00567AB4" w:rsidRPr="008B270E" w:rsidRDefault="00567AB4" w:rsidP="00CE2EC2">
      <w:pPr>
        <w:tabs>
          <w:tab w:val="left" w:pos="567"/>
        </w:tabs>
        <w:spacing w:before="120" w:after="120"/>
        <w:ind w:left="567" w:hanging="567"/>
        <w:jc w:val="both"/>
        <w:rPr>
          <w:rFonts w:ascii="Arial" w:hAnsi="Arial" w:cs="Arial"/>
          <w:sz w:val="22"/>
          <w:szCs w:val="22"/>
          <w:lang w:val="sr-Cyrl-RS"/>
        </w:rPr>
      </w:pPr>
      <w:r w:rsidRPr="00D24225">
        <w:rPr>
          <w:rFonts w:ascii="Arial" w:hAnsi="Arial" w:cs="Arial"/>
          <w:sz w:val="22"/>
          <w:szCs w:val="22"/>
          <w:lang w:val="sr-Latn-CS"/>
        </w:rPr>
        <w:t>4.1.</w:t>
      </w:r>
      <w:r w:rsidR="008F59D2" w:rsidRPr="00D24225">
        <w:rPr>
          <w:rFonts w:ascii="Arial" w:hAnsi="Arial" w:cs="Arial"/>
          <w:sz w:val="22"/>
          <w:szCs w:val="22"/>
          <w:lang w:val="sr-Cyrl-RS"/>
        </w:rPr>
        <w:tab/>
      </w:r>
      <w:r w:rsidRPr="00D24225">
        <w:rPr>
          <w:rFonts w:ascii="Arial" w:hAnsi="Arial" w:cs="Arial"/>
          <w:sz w:val="22"/>
          <w:szCs w:val="22"/>
          <w:lang w:val="sr-Latn-CS"/>
        </w:rPr>
        <w:t>За учешће на аукцији могу да се пријаве лица</w:t>
      </w:r>
      <w:r w:rsidR="009A034F" w:rsidRPr="00D24225">
        <w:rPr>
          <w:rFonts w:ascii="Arial" w:hAnsi="Arial" w:cs="Arial"/>
          <w:sz w:val="22"/>
          <w:szCs w:val="22"/>
          <w:lang w:val="ru-RU"/>
        </w:rPr>
        <w:t xml:space="preserve"> </w:t>
      </w:r>
      <w:r w:rsidRPr="00D24225">
        <w:rPr>
          <w:rFonts w:ascii="Arial" w:hAnsi="Arial" w:cs="Arial"/>
          <w:sz w:val="22"/>
          <w:szCs w:val="22"/>
          <w:lang w:val="sr-Latn-CS"/>
        </w:rPr>
        <w:t>кој</w:t>
      </w:r>
      <w:r w:rsidR="002954D3" w:rsidRPr="00D24225">
        <w:rPr>
          <w:rFonts w:ascii="Arial" w:hAnsi="Arial" w:cs="Arial"/>
          <w:sz w:val="22"/>
          <w:szCs w:val="22"/>
          <w:lang w:val="ru-RU"/>
        </w:rPr>
        <w:t>a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 испуњавају захтеве наведене у </w:t>
      </w:r>
      <w:r w:rsidR="00062BB1" w:rsidRPr="00D24225">
        <w:rPr>
          <w:rFonts w:ascii="Arial" w:hAnsi="Arial" w:cs="Arial"/>
          <w:sz w:val="22"/>
          <w:szCs w:val="22"/>
          <w:lang w:val="sr-Cyrl-RS"/>
        </w:rPr>
        <w:t>овом Позиву</w:t>
      </w:r>
      <w:r w:rsidR="00D13088" w:rsidRPr="00D24225">
        <w:rPr>
          <w:rFonts w:ascii="Arial" w:hAnsi="Arial" w:cs="Arial"/>
          <w:sz w:val="22"/>
          <w:szCs w:val="22"/>
          <w:lang w:val="sr-Latn-CS"/>
        </w:rPr>
        <w:t xml:space="preserve">, </w:t>
      </w:r>
      <w:r w:rsidR="00D13088" w:rsidRPr="00D24225">
        <w:rPr>
          <w:rFonts w:ascii="Arial" w:hAnsi="Arial" w:cs="Arial"/>
          <w:sz w:val="22"/>
          <w:szCs w:val="22"/>
          <w:lang w:val="sr-Cyrl-RS"/>
        </w:rPr>
        <w:t>те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 који су благовремен</w:t>
      </w:r>
      <w:r w:rsidR="00D13088" w:rsidRPr="00D24225">
        <w:rPr>
          <w:rFonts w:ascii="Arial" w:hAnsi="Arial" w:cs="Arial"/>
          <w:sz w:val="22"/>
          <w:szCs w:val="22"/>
          <w:lang w:val="ru-RU"/>
        </w:rPr>
        <w:t>о</w:t>
      </w:r>
      <w:r w:rsidRPr="00D24225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8B270E">
        <w:rPr>
          <w:rFonts w:ascii="Arial" w:hAnsi="Arial" w:cs="Arial"/>
          <w:sz w:val="22"/>
          <w:szCs w:val="22"/>
          <w:lang w:val="sr-Latn-CS"/>
        </w:rPr>
        <w:t>поднел</w:t>
      </w:r>
      <w:r w:rsidR="00D13088" w:rsidRPr="008B270E">
        <w:rPr>
          <w:rFonts w:ascii="Arial" w:hAnsi="Arial" w:cs="Arial"/>
          <w:sz w:val="22"/>
          <w:szCs w:val="22"/>
          <w:lang w:val="ru-RU"/>
        </w:rPr>
        <w:t>и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 </w:t>
      </w:r>
      <w:r w:rsidR="00BE0EC1" w:rsidRPr="008B270E">
        <w:rPr>
          <w:rFonts w:ascii="Arial" w:hAnsi="Arial" w:cs="Arial"/>
          <w:sz w:val="22"/>
          <w:szCs w:val="22"/>
          <w:lang w:val="ru-RU"/>
        </w:rPr>
        <w:t>Пријаву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 и понуду цене за предмет аукције.</w:t>
      </w:r>
    </w:p>
    <w:p w14:paraId="436D7385" w14:textId="77777777" w:rsidR="00CC0220" w:rsidRPr="00D24225" w:rsidRDefault="00F57282" w:rsidP="00F57282">
      <w:pPr>
        <w:tabs>
          <w:tab w:val="left" w:pos="567"/>
        </w:tabs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5B5884">
        <w:rPr>
          <w:rFonts w:ascii="Arial" w:hAnsi="Arial" w:cs="Arial"/>
          <w:sz w:val="22"/>
          <w:szCs w:val="22"/>
          <w:lang w:val="sr-Latn-CS"/>
        </w:rPr>
        <w:t>4.2.</w:t>
      </w:r>
      <w:r w:rsidR="005B5884">
        <w:rPr>
          <w:rFonts w:ascii="Arial" w:hAnsi="Arial" w:cs="Arial"/>
          <w:sz w:val="22"/>
          <w:szCs w:val="22"/>
          <w:lang w:val="ru-RU"/>
        </w:rPr>
        <w:tab/>
      </w:r>
      <w:r w:rsidR="00567AB4" w:rsidRPr="008B270E">
        <w:rPr>
          <w:rFonts w:ascii="Arial" w:hAnsi="Arial" w:cs="Arial"/>
          <w:sz w:val="22"/>
          <w:szCs w:val="22"/>
          <w:lang w:val="sr-Latn-CS"/>
        </w:rPr>
        <w:t xml:space="preserve">Организатор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 xml:space="preserve">аукције ће одбити </w:t>
      </w:r>
      <w:r w:rsidR="00BE0EC1" w:rsidRPr="00D24225">
        <w:rPr>
          <w:rFonts w:ascii="Arial" w:hAnsi="Arial" w:cs="Arial"/>
          <w:sz w:val="22"/>
          <w:szCs w:val="22"/>
          <w:lang w:val="sr-Cyrl-RS"/>
        </w:rPr>
        <w:t xml:space="preserve">Пријаву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подносиоца у  случајевима из тачака од 4.</w:t>
      </w:r>
      <w:r w:rsidR="002B2BDA" w:rsidRPr="00D24225">
        <w:rPr>
          <w:rFonts w:ascii="Arial" w:hAnsi="Arial" w:cs="Arial"/>
          <w:sz w:val="22"/>
          <w:szCs w:val="22"/>
          <w:lang w:val="sr-Latn-CS"/>
        </w:rPr>
        <w:t>2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.1. до 4.</w:t>
      </w:r>
      <w:r w:rsidR="002B2BDA" w:rsidRPr="00D24225">
        <w:rPr>
          <w:rFonts w:ascii="Arial" w:hAnsi="Arial" w:cs="Arial"/>
          <w:sz w:val="22"/>
          <w:szCs w:val="22"/>
          <w:lang w:val="sr-Latn-CS"/>
        </w:rPr>
        <w:t>2</w:t>
      </w:r>
      <w:r w:rsidR="009E5A9F" w:rsidRPr="00D24225">
        <w:rPr>
          <w:rFonts w:ascii="Arial" w:hAnsi="Arial" w:cs="Arial"/>
          <w:sz w:val="22"/>
          <w:szCs w:val="22"/>
          <w:lang w:val="sr-Latn-CS"/>
        </w:rPr>
        <w:t>.</w:t>
      </w:r>
      <w:r w:rsidR="009E5A9F" w:rsidRPr="00D24225">
        <w:rPr>
          <w:rFonts w:ascii="Arial" w:hAnsi="Arial" w:cs="Arial"/>
          <w:sz w:val="22"/>
          <w:szCs w:val="22"/>
          <w:lang w:val="sr-Cyrl-RS"/>
        </w:rPr>
        <w:t>7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., а у случају из тачке 4.</w:t>
      </w:r>
      <w:r w:rsidR="002B2BDA" w:rsidRPr="00D24225">
        <w:rPr>
          <w:rFonts w:ascii="Arial" w:hAnsi="Arial" w:cs="Arial"/>
          <w:sz w:val="22"/>
          <w:szCs w:val="22"/>
          <w:lang w:val="sr-Latn-CS"/>
        </w:rPr>
        <w:t>2</w:t>
      </w:r>
      <w:r w:rsidR="009E5A9F" w:rsidRPr="00D24225">
        <w:rPr>
          <w:rFonts w:ascii="Arial" w:hAnsi="Arial" w:cs="Arial"/>
          <w:sz w:val="22"/>
          <w:szCs w:val="22"/>
          <w:lang w:val="sr-Latn-CS"/>
        </w:rPr>
        <w:t>.</w:t>
      </w:r>
      <w:r w:rsidR="009E5A9F" w:rsidRPr="00D24225">
        <w:rPr>
          <w:rFonts w:ascii="Arial" w:hAnsi="Arial" w:cs="Arial"/>
          <w:sz w:val="22"/>
          <w:szCs w:val="22"/>
          <w:lang w:val="sr-Cyrl-RS"/>
        </w:rPr>
        <w:t>8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. ће одбацити</w:t>
      </w:r>
      <w:r w:rsidR="00D61305" w:rsidRPr="00D24225">
        <w:rPr>
          <w:rFonts w:ascii="Arial" w:hAnsi="Arial" w:cs="Arial"/>
          <w:sz w:val="22"/>
          <w:szCs w:val="22"/>
          <w:lang w:val="ru-RU"/>
        </w:rPr>
        <w:t xml:space="preserve"> Пријаву</w:t>
      </w:r>
      <w:r w:rsidR="00567AB4" w:rsidRPr="00D24225">
        <w:rPr>
          <w:rFonts w:ascii="Arial" w:hAnsi="Arial" w:cs="Arial"/>
          <w:sz w:val="22"/>
          <w:szCs w:val="22"/>
          <w:lang w:val="ru-RU"/>
        </w:rPr>
        <w:t xml:space="preserve"> 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као неблаговремен</w:t>
      </w:r>
      <w:r w:rsidR="00D61305" w:rsidRPr="00D24225">
        <w:rPr>
          <w:rFonts w:ascii="Arial" w:hAnsi="Arial" w:cs="Arial"/>
          <w:sz w:val="22"/>
          <w:szCs w:val="22"/>
          <w:lang w:val="sr-Cyrl-RS"/>
        </w:rPr>
        <w:t>у</w:t>
      </w:r>
      <w:r w:rsidR="00F60A81" w:rsidRPr="00D24225">
        <w:rPr>
          <w:rFonts w:ascii="Arial" w:hAnsi="Arial" w:cs="Arial"/>
          <w:sz w:val="22"/>
          <w:szCs w:val="22"/>
          <w:lang w:val="sr-Cyrl-RS"/>
        </w:rPr>
        <w:t xml:space="preserve"> о чему ће обавестити подносиоца</w:t>
      </w:r>
      <w:r w:rsidR="00AE1653" w:rsidRPr="00D24225">
        <w:rPr>
          <w:rFonts w:ascii="Arial" w:hAnsi="Arial" w:cs="Arial"/>
          <w:sz w:val="22"/>
          <w:szCs w:val="22"/>
          <w:lang w:val="sr-Cyrl-RS"/>
        </w:rPr>
        <w:t xml:space="preserve"> Пријаве</w:t>
      </w:r>
      <w:r w:rsidR="00567AB4" w:rsidRPr="00D24225">
        <w:rPr>
          <w:rFonts w:ascii="Arial" w:hAnsi="Arial" w:cs="Arial"/>
          <w:sz w:val="22"/>
          <w:szCs w:val="22"/>
          <w:lang w:val="sr-Latn-CS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8399"/>
      </w:tblGrid>
      <w:tr w:rsidR="00D24225" w:rsidRPr="00B45692" w14:paraId="494422D8" w14:textId="77777777" w:rsidTr="001B4620">
        <w:trPr>
          <w:cantSplit/>
        </w:trPr>
        <w:tc>
          <w:tcPr>
            <w:tcW w:w="1069" w:type="dxa"/>
          </w:tcPr>
          <w:p w14:paraId="58F58F74" w14:textId="77777777" w:rsidR="00567AB4" w:rsidRPr="00D24225" w:rsidRDefault="00567AB4" w:rsidP="00CE2EC2">
            <w:pPr>
              <w:pStyle w:val="NormalWeb"/>
              <w:widowControl w:val="0"/>
              <w:autoSpaceDE w:val="0"/>
              <w:autoSpaceDN w:val="0"/>
              <w:adjustRightInd w:val="0"/>
              <w:spacing w:before="120" w:beforeAutospacing="0" w:after="120" w:afterAutospacing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24225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="002B2BDA" w:rsidRPr="00D24225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24225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8399" w:type="dxa"/>
          </w:tcPr>
          <w:p w14:paraId="5F8D42AF" w14:textId="77777777" w:rsidR="00567AB4" w:rsidRPr="00D24225" w:rsidRDefault="00567AB4" w:rsidP="00D2422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24225">
              <w:rPr>
                <w:rFonts w:ascii="Arial" w:hAnsi="Arial" w:cs="Arial"/>
                <w:sz w:val="22"/>
                <w:szCs w:val="22"/>
                <w:lang w:val="sr-Latn-CS"/>
              </w:rPr>
              <w:t xml:space="preserve">Достављен је непотпун пакет докумената, наведен </w:t>
            </w:r>
            <w:r w:rsidR="00AE1653" w:rsidRPr="00D24225">
              <w:rPr>
                <w:rFonts w:ascii="Arial" w:hAnsi="Arial" w:cs="Arial"/>
                <w:sz w:val="22"/>
                <w:szCs w:val="22"/>
                <w:lang w:val="sr-Cyrl-RS"/>
              </w:rPr>
              <w:t xml:space="preserve">у </w:t>
            </w:r>
            <w:r w:rsidR="00062BB1" w:rsidRPr="00D24225">
              <w:rPr>
                <w:rFonts w:ascii="Arial" w:hAnsi="Arial" w:cs="Arial"/>
                <w:sz w:val="22"/>
                <w:szCs w:val="22"/>
                <w:lang w:val="sr-Cyrl-RS"/>
              </w:rPr>
              <w:t>овом Позиву</w:t>
            </w:r>
            <w:r w:rsidRPr="00D24225">
              <w:rPr>
                <w:rFonts w:ascii="Arial" w:hAnsi="Arial" w:cs="Arial"/>
                <w:sz w:val="22"/>
                <w:szCs w:val="22"/>
                <w:lang w:val="sr-Latn-CS"/>
              </w:rPr>
              <w:t>.</w:t>
            </w:r>
          </w:p>
        </w:tc>
      </w:tr>
      <w:tr w:rsidR="00D24225" w:rsidRPr="00B45692" w14:paraId="249BE8AA" w14:textId="77777777" w:rsidTr="001B4620">
        <w:trPr>
          <w:cantSplit/>
        </w:trPr>
        <w:tc>
          <w:tcPr>
            <w:tcW w:w="1069" w:type="dxa"/>
          </w:tcPr>
          <w:p w14:paraId="55F98831" w14:textId="77777777" w:rsidR="00567AB4" w:rsidRPr="00D24225" w:rsidRDefault="00567AB4" w:rsidP="00CE2EC2">
            <w:pPr>
              <w:pStyle w:val="BodyText"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D24225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="002B2BDA" w:rsidRPr="00D24225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24225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8399" w:type="dxa"/>
          </w:tcPr>
          <w:p w14:paraId="60EAA3D4" w14:textId="77777777" w:rsidR="00567AB4" w:rsidRPr="00D24225" w:rsidRDefault="00567AB4" w:rsidP="00D2422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pacing w:val="1"/>
                <w:sz w:val="22"/>
                <w:szCs w:val="22"/>
                <w:lang w:val="sr-Latn-CS"/>
              </w:rPr>
            </w:pPr>
            <w:r w:rsidRPr="00D24225">
              <w:rPr>
                <w:rFonts w:ascii="Arial" w:hAnsi="Arial" w:cs="Arial"/>
                <w:spacing w:val="1"/>
                <w:sz w:val="22"/>
                <w:szCs w:val="22"/>
                <w:lang w:val="sr-Latn-CS"/>
              </w:rPr>
              <w:t>Документа која је доставио подносилац</w:t>
            </w:r>
            <w:r w:rsidR="00BE0EC1" w:rsidRPr="00D24225">
              <w:rPr>
                <w:rFonts w:ascii="Arial" w:hAnsi="Arial" w:cs="Arial"/>
                <w:spacing w:val="1"/>
                <w:sz w:val="22"/>
                <w:szCs w:val="22"/>
                <w:lang w:val="sr-Cyrl-RS"/>
              </w:rPr>
              <w:t xml:space="preserve"> Пријаве</w:t>
            </w:r>
            <w:r w:rsidR="00F167F7" w:rsidRPr="00D24225">
              <w:rPr>
                <w:rFonts w:ascii="Arial" w:hAnsi="Arial" w:cs="Arial"/>
                <w:spacing w:val="1"/>
                <w:sz w:val="22"/>
                <w:szCs w:val="22"/>
                <w:lang w:val="sr-Latn-CS"/>
              </w:rPr>
              <w:t xml:space="preserve"> </w:t>
            </w:r>
            <w:r w:rsidRPr="00D24225">
              <w:rPr>
                <w:rFonts w:ascii="Arial" w:hAnsi="Arial" w:cs="Arial"/>
                <w:spacing w:val="1"/>
                <w:sz w:val="22"/>
                <w:szCs w:val="22"/>
                <w:lang w:val="sr-Latn-CS"/>
              </w:rPr>
              <w:t xml:space="preserve">нису уредно састављена, или начин на који су састављена не одговара захтевима законодавства Републике Србије и </w:t>
            </w:r>
            <w:r w:rsidR="00BE0EC1" w:rsidRPr="00D24225">
              <w:rPr>
                <w:rFonts w:ascii="Arial" w:hAnsi="Arial" w:cs="Arial"/>
                <w:spacing w:val="1"/>
                <w:sz w:val="22"/>
                <w:szCs w:val="22"/>
                <w:lang w:val="sr-Cyrl-RS"/>
              </w:rPr>
              <w:t xml:space="preserve">захтевима </w:t>
            </w:r>
            <w:r w:rsidR="00062BB1" w:rsidRPr="00D24225">
              <w:rPr>
                <w:rFonts w:ascii="Arial" w:hAnsi="Arial" w:cs="Arial"/>
                <w:spacing w:val="1"/>
                <w:sz w:val="22"/>
                <w:szCs w:val="22"/>
                <w:lang w:val="sr-Cyrl-RS"/>
              </w:rPr>
              <w:t>овог Позива.</w:t>
            </w:r>
          </w:p>
        </w:tc>
      </w:tr>
      <w:tr w:rsidR="00D24225" w:rsidRPr="00B45692" w14:paraId="0F9F23C6" w14:textId="77777777" w:rsidTr="001B4620">
        <w:trPr>
          <w:cantSplit/>
        </w:trPr>
        <w:tc>
          <w:tcPr>
            <w:tcW w:w="1069" w:type="dxa"/>
          </w:tcPr>
          <w:p w14:paraId="0C3983C6" w14:textId="77777777" w:rsidR="00567AB4" w:rsidRPr="00D24225" w:rsidRDefault="00567AB4" w:rsidP="00702131">
            <w:pPr>
              <w:pStyle w:val="BodyText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D24225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="002B2BDA" w:rsidRPr="00D24225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24225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8399" w:type="dxa"/>
          </w:tcPr>
          <w:p w14:paraId="1580F762" w14:textId="77777777" w:rsidR="00567AB4" w:rsidRPr="00D24225" w:rsidRDefault="00BE0EC1" w:rsidP="002471A9">
            <w:pPr>
              <w:widowControl w:val="0"/>
              <w:autoSpaceDE w:val="0"/>
              <w:autoSpaceDN w:val="0"/>
              <w:adjustRightInd w:val="0"/>
              <w:spacing w:beforeLines="20" w:before="48" w:after="20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24225">
              <w:rPr>
                <w:rFonts w:ascii="Arial" w:hAnsi="Arial" w:cs="Arial"/>
                <w:sz w:val="22"/>
                <w:szCs w:val="22"/>
                <w:lang w:val="sr-Cyrl-RS"/>
              </w:rPr>
              <w:t xml:space="preserve">Пријаву </w:t>
            </w:r>
            <w:r w:rsidR="00567AB4" w:rsidRPr="00D24225">
              <w:rPr>
                <w:rFonts w:ascii="Arial" w:hAnsi="Arial" w:cs="Arial"/>
                <w:sz w:val="22"/>
                <w:szCs w:val="22"/>
                <w:lang w:val="sr-Latn-CS"/>
              </w:rPr>
              <w:t xml:space="preserve">и документа је поднело лице које заступник подносиоца </w:t>
            </w:r>
            <w:r w:rsidR="00AE1653" w:rsidRPr="00D24225">
              <w:rPr>
                <w:rFonts w:ascii="Arial" w:hAnsi="Arial" w:cs="Arial"/>
                <w:sz w:val="22"/>
                <w:szCs w:val="22"/>
                <w:lang w:val="sr-Cyrl-RS"/>
              </w:rPr>
              <w:t>П</w:t>
            </w:r>
            <w:r w:rsidRPr="00D24225">
              <w:rPr>
                <w:rFonts w:ascii="Arial" w:hAnsi="Arial" w:cs="Arial"/>
                <w:sz w:val="22"/>
                <w:szCs w:val="22"/>
                <w:lang w:val="sr-Cyrl-RS"/>
              </w:rPr>
              <w:t>ријаве</w:t>
            </w:r>
            <w:r w:rsidR="00F12640" w:rsidRPr="00D24225"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  <w:r w:rsidR="00567AB4" w:rsidRPr="00D24225">
              <w:rPr>
                <w:rFonts w:ascii="Arial" w:hAnsi="Arial" w:cs="Arial"/>
                <w:sz w:val="22"/>
                <w:szCs w:val="22"/>
                <w:lang w:val="sr-Latn-CS"/>
              </w:rPr>
              <w:t>није овластио за обављање тих послова;</w:t>
            </w:r>
          </w:p>
        </w:tc>
      </w:tr>
      <w:tr w:rsidR="00D24225" w:rsidRPr="00B45692" w14:paraId="28EC4167" w14:textId="77777777" w:rsidTr="001B4620">
        <w:trPr>
          <w:cantSplit/>
        </w:trPr>
        <w:tc>
          <w:tcPr>
            <w:tcW w:w="1069" w:type="dxa"/>
          </w:tcPr>
          <w:p w14:paraId="672C2D1B" w14:textId="77777777" w:rsidR="00567AB4" w:rsidRPr="00D24225" w:rsidRDefault="00567AB4" w:rsidP="00F91045">
            <w:pPr>
              <w:pStyle w:val="BodyText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D24225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="002B2BDA" w:rsidRPr="00D24225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24225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8399" w:type="dxa"/>
          </w:tcPr>
          <w:p w14:paraId="24CB5E45" w14:textId="77777777" w:rsidR="00567AB4" w:rsidRPr="00D24225" w:rsidRDefault="00567AB4" w:rsidP="00D2422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Lines="20" w:before="48" w:after="20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 xml:space="preserve">Поднета документа </w:t>
            </w:r>
            <w:r w:rsidR="002B2BDA" w:rsidRPr="00D24225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 xml:space="preserve">не гарантују могућност </w:t>
            </w:r>
            <w:r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>подносиоца</w:t>
            </w:r>
            <w:r w:rsidR="00BE0EC1" w:rsidRPr="00D24225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 xml:space="preserve"> Пријаве</w:t>
            </w:r>
            <w:r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 xml:space="preserve"> да буде купац у складу са законодавством Републике Србије, као и у складу са </w:t>
            </w:r>
            <w:r w:rsidR="00062BB1" w:rsidRPr="00D24225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>овим Позивом.</w:t>
            </w:r>
            <w:r w:rsidR="00062BB1" w:rsidRPr="00D24225">
              <w:rPr>
                <w:rFonts w:ascii="Arial" w:hAnsi="Arial" w:cs="Arial"/>
                <w:strike/>
                <w:spacing w:val="-3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D24225" w:rsidRPr="00B45692" w14:paraId="155A43F1" w14:textId="77777777" w:rsidTr="001B4620">
        <w:trPr>
          <w:cantSplit/>
        </w:trPr>
        <w:tc>
          <w:tcPr>
            <w:tcW w:w="1069" w:type="dxa"/>
          </w:tcPr>
          <w:p w14:paraId="0A95D913" w14:textId="77777777" w:rsidR="00567AB4" w:rsidRPr="00D24225" w:rsidRDefault="00567AB4" w:rsidP="00F91045">
            <w:pPr>
              <w:pStyle w:val="NormalWeb"/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24225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="002B2BDA" w:rsidRPr="00D24225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24225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8399" w:type="dxa"/>
          </w:tcPr>
          <w:p w14:paraId="31B55A69" w14:textId="77777777" w:rsidR="00567AB4" w:rsidRPr="00D24225" w:rsidRDefault="00C939C7" w:rsidP="00D24225">
            <w:pPr>
              <w:widowControl w:val="0"/>
              <w:shd w:val="clear" w:color="auto" w:fill="FFFFFF"/>
              <w:tabs>
                <w:tab w:val="left" w:pos="1210"/>
              </w:tabs>
              <w:autoSpaceDE w:val="0"/>
              <w:autoSpaceDN w:val="0"/>
              <w:adjustRightInd w:val="0"/>
              <w:spacing w:beforeLines="20" w:before="48" w:after="20"/>
              <w:jc w:val="both"/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>Ако</w:t>
            </w:r>
            <w:r w:rsidR="00567AB4"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 xml:space="preserve"> понуда цене за предмет аукције </w:t>
            </w:r>
            <w:r w:rsidR="00AE1653" w:rsidRPr="00D24225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 xml:space="preserve">није достављена у складу са захтевима из овог Позива. </w:t>
            </w:r>
          </w:p>
        </w:tc>
      </w:tr>
      <w:tr w:rsidR="00D24225" w:rsidRPr="00B45692" w14:paraId="3BC89893" w14:textId="77777777" w:rsidTr="001B4620">
        <w:trPr>
          <w:cantSplit/>
        </w:trPr>
        <w:tc>
          <w:tcPr>
            <w:tcW w:w="1069" w:type="dxa"/>
          </w:tcPr>
          <w:p w14:paraId="42ED2734" w14:textId="77777777" w:rsidR="00567AB4" w:rsidRPr="00D24225" w:rsidRDefault="00567AB4" w:rsidP="00F9104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D24225">
              <w:rPr>
                <w:rFonts w:ascii="Arial" w:hAnsi="Arial" w:cs="Arial"/>
                <w:bCs/>
                <w:sz w:val="22"/>
                <w:szCs w:val="22"/>
                <w:lang w:val="ru-RU"/>
              </w:rPr>
              <w:t>4.</w:t>
            </w:r>
            <w:r w:rsidR="002B2BDA" w:rsidRPr="00D24225">
              <w:rPr>
                <w:rFonts w:ascii="Arial" w:hAnsi="Arial" w:cs="Arial"/>
                <w:bCs/>
                <w:sz w:val="22"/>
                <w:szCs w:val="22"/>
                <w:lang w:val="ru-RU"/>
              </w:rPr>
              <w:t>2</w:t>
            </w:r>
            <w:r w:rsidRPr="00D24225">
              <w:rPr>
                <w:rFonts w:ascii="Arial" w:hAnsi="Arial" w:cs="Arial"/>
                <w:bCs/>
                <w:sz w:val="22"/>
                <w:szCs w:val="22"/>
                <w:lang w:val="ru-RU"/>
              </w:rPr>
              <w:t>.</w:t>
            </w:r>
            <w:r w:rsidRPr="00D24225">
              <w:rPr>
                <w:rFonts w:ascii="Arial" w:hAnsi="Arial" w:cs="Arial"/>
                <w:sz w:val="22"/>
                <w:szCs w:val="22"/>
                <w:lang w:val="ru-RU"/>
              </w:rPr>
              <w:t>6.</w:t>
            </w:r>
          </w:p>
        </w:tc>
        <w:tc>
          <w:tcPr>
            <w:tcW w:w="8399" w:type="dxa"/>
          </w:tcPr>
          <w:p w14:paraId="1F05C7A4" w14:textId="77777777" w:rsidR="00567AB4" w:rsidRPr="00D24225" w:rsidRDefault="00567AB4" w:rsidP="002471A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Lines="20" w:before="48" w:after="20"/>
              <w:jc w:val="both"/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</w:pPr>
            <w:r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 xml:space="preserve">Ако је </w:t>
            </w:r>
            <w:r w:rsidR="00F12640" w:rsidRPr="00D24225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>о</w:t>
            </w:r>
            <w:r w:rsidR="00F12640"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 xml:space="preserve">рганизатор </w:t>
            </w:r>
            <w:r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 xml:space="preserve">аукције – на основу увида у податке из јавних регистара, евиденција, или провером код </w:t>
            </w:r>
            <w:r w:rsidR="000D00DD" w:rsidRPr="00D24225">
              <w:rPr>
                <w:rFonts w:ascii="Arial" w:hAnsi="Arial" w:cs="Arial"/>
                <w:spacing w:val="-3"/>
                <w:sz w:val="22"/>
                <w:szCs w:val="22"/>
                <w:lang w:val="ru-RU"/>
              </w:rPr>
              <w:t>надлежних</w:t>
            </w:r>
            <w:r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 xml:space="preserve"> органа – установио да је подносилац </w:t>
            </w:r>
            <w:r w:rsidR="002471A9" w:rsidRPr="00D24225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>П</w:t>
            </w:r>
            <w:r w:rsidR="0059347D" w:rsidRPr="00D24225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>ријаве</w:t>
            </w:r>
            <w:r w:rsidR="00F12640"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 xml:space="preserve"> </w:t>
            </w:r>
            <w:r w:rsidRPr="00D24225">
              <w:rPr>
                <w:rFonts w:ascii="Arial" w:hAnsi="Arial" w:cs="Arial"/>
                <w:spacing w:val="-3"/>
                <w:sz w:val="22"/>
                <w:szCs w:val="22"/>
                <w:lang w:val="sr-Latn-CS"/>
              </w:rPr>
              <w:t>доставио несумњиво лажне, нетачне податке и документа;</w:t>
            </w:r>
          </w:p>
        </w:tc>
      </w:tr>
      <w:tr w:rsidR="008B270E" w:rsidRPr="00B45692" w14:paraId="5BAC4783" w14:textId="77777777" w:rsidTr="001B4620">
        <w:trPr>
          <w:cantSplit/>
        </w:trPr>
        <w:tc>
          <w:tcPr>
            <w:tcW w:w="1069" w:type="dxa"/>
          </w:tcPr>
          <w:p w14:paraId="19920982" w14:textId="77777777" w:rsidR="00380CCB" w:rsidRPr="008B270E" w:rsidRDefault="002B2BDA" w:rsidP="00F9104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270E"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>4.2</w:t>
            </w:r>
            <w:r w:rsidR="00380CCB" w:rsidRPr="008B270E">
              <w:rPr>
                <w:rFonts w:ascii="Arial" w:hAnsi="Arial" w:cs="Arial"/>
                <w:bCs/>
                <w:sz w:val="22"/>
                <w:szCs w:val="22"/>
                <w:lang w:val="sr-Cyrl-RS"/>
              </w:rPr>
              <w:t>.7.</w:t>
            </w:r>
          </w:p>
        </w:tc>
        <w:tc>
          <w:tcPr>
            <w:tcW w:w="8399" w:type="dxa"/>
          </w:tcPr>
          <w:p w14:paraId="12838C5B" w14:textId="77777777" w:rsidR="00380CCB" w:rsidRPr="008B270E" w:rsidRDefault="00380CCB" w:rsidP="007E060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Lines="20" w:before="48" w:after="20"/>
              <w:jc w:val="both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8B270E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 xml:space="preserve">Ако организатор аукције несумњиво и недвосмислено утврди да се </w:t>
            </w:r>
            <w:r w:rsidR="0059347D" w:rsidRPr="008B270E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>Пријавом</w:t>
            </w:r>
            <w:r w:rsidRPr="008B270E">
              <w:rPr>
                <w:rFonts w:ascii="Arial" w:hAnsi="Arial" w:cs="Arial"/>
                <w:spacing w:val="-3"/>
                <w:sz w:val="22"/>
                <w:szCs w:val="22"/>
                <w:lang w:val="sr-Cyrl-RS"/>
              </w:rPr>
              <w:t xml:space="preserve"> нарушава принцип слободне тржишне конкуренције или принцип стварног надметања за постизање највише цене.</w:t>
            </w:r>
          </w:p>
        </w:tc>
      </w:tr>
      <w:tr w:rsidR="008B270E" w:rsidRPr="00B45692" w14:paraId="5667F920" w14:textId="77777777" w:rsidTr="001B4620">
        <w:trPr>
          <w:cantSplit/>
        </w:trPr>
        <w:tc>
          <w:tcPr>
            <w:tcW w:w="1069" w:type="dxa"/>
          </w:tcPr>
          <w:p w14:paraId="7B405F3A" w14:textId="77777777" w:rsidR="00567AB4" w:rsidRPr="008B270E" w:rsidRDefault="00567AB4" w:rsidP="00F9104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270E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="002B2BDA" w:rsidRPr="008B270E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8B270E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9E5A9F" w:rsidRPr="008B270E">
              <w:rPr>
                <w:rFonts w:ascii="Arial" w:hAnsi="Arial" w:cs="Arial"/>
                <w:sz w:val="22"/>
                <w:szCs w:val="22"/>
                <w:lang w:val="sr-Cyrl-RS"/>
              </w:rPr>
              <w:t>8</w:t>
            </w:r>
            <w:r w:rsidRPr="008B270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399" w:type="dxa"/>
          </w:tcPr>
          <w:p w14:paraId="6F9230D3" w14:textId="77777777" w:rsidR="00567AB4" w:rsidRPr="008B270E" w:rsidRDefault="00567AB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Lines="20" w:before="48" w:after="20"/>
              <w:jc w:val="both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sr-Latn-CS"/>
              </w:rPr>
              <w:t xml:space="preserve">Документа која су потребна за учешће на аукцији нису достављена у року наведеном у </w:t>
            </w:r>
            <w:r w:rsidR="0059347D" w:rsidRPr="008B270E">
              <w:rPr>
                <w:rFonts w:ascii="Arial" w:hAnsi="Arial" w:cs="Arial"/>
                <w:sz w:val="22"/>
                <w:szCs w:val="22"/>
                <w:lang w:val="sr-Cyrl-RS"/>
              </w:rPr>
              <w:t>Позиву</w:t>
            </w:r>
            <w:r w:rsidRPr="008B270E">
              <w:rPr>
                <w:rFonts w:ascii="Arial" w:hAnsi="Arial" w:cs="Arial"/>
                <w:sz w:val="22"/>
                <w:szCs w:val="22"/>
                <w:lang w:val="sr-Latn-CS"/>
              </w:rPr>
              <w:t>.</w:t>
            </w:r>
          </w:p>
        </w:tc>
      </w:tr>
    </w:tbl>
    <w:p w14:paraId="5F3C881A" w14:textId="77777777" w:rsidR="00173766" w:rsidRDefault="00173766" w:rsidP="00173766">
      <w:pPr>
        <w:pStyle w:val="ListParagraph"/>
        <w:tabs>
          <w:tab w:val="left" w:pos="2410"/>
          <w:tab w:val="left" w:pos="2552"/>
        </w:tabs>
        <w:spacing w:before="240" w:after="120"/>
        <w:ind w:left="357"/>
        <w:rPr>
          <w:rFonts w:ascii="Arial" w:hAnsi="Arial" w:cs="Arial"/>
          <w:b/>
          <w:sz w:val="22"/>
          <w:szCs w:val="22"/>
          <w:lang w:val="sr-Cyrl-RS"/>
        </w:rPr>
      </w:pPr>
    </w:p>
    <w:p w14:paraId="5F4FE0D5" w14:textId="77777777" w:rsidR="00173766" w:rsidRDefault="00173766" w:rsidP="00173766">
      <w:pPr>
        <w:pStyle w:val="ListParagraph"/>
        <w:tabs>
          <w:tab w:val="left" w:pos="2410"/>
          <w:tab w:val="left" w:pos="2552"/>
        </w:tabs>
        <w:spacing w:before="240" w:after="120"/>
        <w:ind w:left="357"/>
        <w:rPr>
          <w:rFonts w:ascii="Arial" w:hAnsi="Arial" w:cs="Arial"/>
          <w:b/>
          <w:sz w:val="22"/>
          <w:szCs w:val="22"/>
          <w:lang w:val="sr-Cyrl-RS"/>
        </w:rPr>
      </w:pPr>
    </w:p>
    <w:p w14:paraId="0E7F7D94" w14:textId="5C7FE8B8" w:rsidR="00173766" w:rsidRDefault="00173766" w:rsidP="00173766">
      <w:pPr>
        <w:pStyle w:val="ListParagraph"/>
        <w:tabs>
          <w:tab w:val="left" w:pos="2410"/>
          <w:tab w:val="left" w:pos="2552"/>
        </w:tabs>
        <w:spacing w:before="240" w:after="120"/>
        <w:ind w:left="357"/>
        <w:rPr>
          <w:rFonts w:ascii="Arial" w:hAnsi="Arial" w:cs="Arial"/>
          <w:b/>
          <w:sz w:val="22"/>
          <w:szCs w:val="22"/>
          <w:lang w:val="sr-Cyrl-RS"/>
        </w:rPr>
      </w:pPr>
    </w:p>
    <w:p w14:paraId="320FCD8F" w14:textId="234DC450" w:rsidR="00F12AD5" w:rsidRDefault="00F12AD5" w:rsidP="00173766">
      <w:pPr>
        <w:pStyle w:val="ListParagraph"/>
        <w:tabs>
          <w:tab w:val="left" w:pos="2410"/>
          <w:tab w:val="left" w:pos="2552"/>
        </w:tabs>
        <w:spacing w:before="240" w:after="120"/>
        <w:ind w:left="357"/>
        <w:rPr>
          <w:rFonts w:ascii="Arial" w:hAnsi="Arial" w:cs="Arial"/>
          <w:b/>
          <w:sz w:val="22"/>
          <w:szCs w:val="22"/>
          <w:lang w:val="sr-Cyrl-RS"/>
        </w:rPr>
      </w:pPr>
    </w:p>
    <w:p w14:paraId="7970F0F9" w14:textId="7CD97E55" w:rsidR="00F12AD5" w:rsidRDefault="00F12AD5" w:rsidP="00173766">
      <w:pPr>
        <w:pStyle w:val="ListParagraph"/>
        <w:tabs>
          <w:tab w:val="left" w:pos="2410"/>
          <w:tab w:val="left" w:pos="2552"/>
        </w:tabs>
        <w:spacing w:before="240" w:after="120"/>
        <w:ind w:left="357"/>
        <w:rPr>
          <w:rFonts w:ascii="Arial" w:hAnsi="Arial" w:cs="Arial"/>
          <w:b/>
          <w:sz w:val="22"/>
          <w:szCs w:val="22"/>
          <w:lang w:val="sr-Cyrl-RS"/>
        </w:rPr>
      </w:pPr>
    </w:p>
    <w:p w14:paraId="3ED08913" w14:textId="77777777" w:rsidR="00F12AD5" w:rsidRDefault="00F12AD5" w:rsidP="00173766">
      <w:pPr>
        <w:pStyle w:val="ListParagraph"/>
        <w:tabs>
          <w:tab w:val="left" w:pos="2410"/>
          <w:tab w:val="left" w:pos="2552"/>
        </w:tabs>
        <w:spacing w:before="240" w:after="120"/>
        <w:ind w:left="357"/>
        <w:rPr>
          <w:rFonts w:ascii="Arial" w:hAnsi="Arial" w:cs="Arial"/>
          <w:b/>
          <w:sz w:val="22"/>
          <w:szCs w:val="22"/>
          <w:lang w:val="sr-Cyrl-RS"/>
        </w:rPr>
      </w:pPr>
    </w:p>
    <w:p w14:paraId="7123D166" w14:textId="5F8AA35A" w:rsidR="00567AB4" w:rsidRPr="00173766" w:rsidRDefault="00173766" w:rsidP="00173766">
      <w:pPr>
        <w:tabs>
          <w:tab w:val="left" w:pos="2410"/>
          <w:tab w:val="left" w:pos="2552"/>
        </w:tabs>
        <w:spacing w:before="240" w:after="120"/>
        <w:rPr>
          <w:rFonts w:ascii="Arial" w:hAnsi="Arial" w:cs="Arial"/>
          <w:b/>
          <w:sz w:val="22"/>
          <w:szCs w:val="22"/>
          <w:lang w:val="sr-Latn-CS"/>
        </w:rPr>
      </w:pPr>
      <w:r w:rsidRPr="00173766">
        <w:rPr>
          <w:rFonts w:ascii="Arial" w:hAnsi="Arial" w:cs="Arial"/>
          <w:b/>
          <w:sz w:val="22"/>
          <w:szCs w:val="22"/>
          <w:lang w:val="sr-Cyrl-RS"/>
        </w:rPr>
        <w:lastRenderedPageBreak/>
        <w:t xml:space="preserve">5. </w:t>
      </w:r>
      <w:r w:rsidR="002559F9" w:rsidRPr="00173766">
        <w:rPr>
          <w:rFonts w:ascii="Arial" w:hAnsi="Arial" w:cs="Arial"/>
          <w:b/>
          <w:sz w:val="22"/>
          <w:szCs w:val="22"/>
          <w:lang w:val="sr-Cyrl-RS"/>
        </w:rPr>
        <w:t>П</w:t>
      </w:r>
      <w:r w:rsidR="00FA6AF7" w:rsidRPr="00173766">
        <w:rPr>
          <w:rFonts w:ascii="Arial" w:hAnsi="Arial" w:cs="Arial"/>
          <w:b/>
          <w:sz w:val="22"/>
          <w:szCs w:val="22"/>
          <w:lang w:val="sr-Latn-CS"/>
        </w:rPr>
        <w:t>оступак одржавања аукције</w:t>
      </w:r>
    </w:p>
    <w:p w14:paraId="5B3AE3C2" w14:textId="77777777" w:rsidR="00477A8D" w:rsidRPr="002559F9" w:rsidRDefault="00567AB4" w:rsidP="00A415FB">
      <w:pPr>
        <w:pStyle w:val="rvps31451"/>
        <w:spacing w:before="120" w:after="120"/>
        <w:ind w:left="709" w:hanging="709"/>
        <w:rPr>
          <w:rStyle w:val="rvts314518"/>
          <w:rFonts w:ascii="Arial" w:hAnsi="Arial" w:cs="Arial"/>
          <w:color w:val="auto"/>
          <w:sz w:val="22"/>
          <w:szCs w:val="22"/>
          <w:lang w:eastAsia="en-US"/>
        </w:rPr>
      </w:pPr>
      <w:r w:rsidRPr="008B270E">
        <w:rPr>
          <w:rFonts w:ascii="Arial" w:hAnsi="Arial" w:cs="Arial"/>
          <w:color w:val="auto"/>
          <w:sz w:val="22"/>
          <w:szCs w:val="22"/>
          <w:lang w:val="sr-Latn-CS"/>
        </w:rPr>
        <w:t>5.1.</w:t>
      </w:r>
      <w:r w:rsidR="00FA6AF7" w:rsidRPr="008B270E">
        <w:rPr>
          <w:rFonts w:ascii="Arial" w:hAnsi="Arial" w:cs="Arial"/>
          <w:color w:val="auto"/>
          <w:sz w:val="22"/>
          <w:szCs w:val="22"/>
          <w:lang w:val="sr-Cyrl-RS"/>
        </w:rPr>
        <w:tab/>
      </w:r>
      <w:r w:rsidR="00477A8D" w:rsidRPr="008B270E"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  <w:t xml:space="preserve">Након </w:t>
      </w:r>
      <w:r w:rsidR="002D20FF" w:rsidRPr="008B270E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 xml:space="preserve">увида у понуде пристигле електронским путем и </w:t>
      </w:r>
      <w:r w:rsidR="002D20FF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евидентирања истих у присуству чланова Аукцијске комисије Организатор аукције ће спровести један од два</w:t>
      </w:r>
      <w:r w:rsidR="00477A8D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 xml:space="preserve"> могућа </w:t>
      </w:r>
      <w:r w:rsidR="00477A8D" w:rsidRPr="002559F9"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  <w:t xml:space="preserve">поступка </w:t>
      </w:r>
      <w:r w:rsidR="00477A8D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изјашњава</w:t>
      </w:r>
      <w:r w:rsidR="002D20FF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 xml:space="preserve">ња о коначној понуди </w:t>
      </w:r>
      <w:r w:rsid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подносиоца Пријаве</w:t>
      </w:r>
      <w:r w:rsidR="00477A8D" w:rsidRPr="002559F9"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  <w:t>:</w:t>
      </w:r>
    </w:p>
    <w:p w14:paraId="7D40761F" w14:textId="77777777" w:rsidR="00477A8D" w:rsidRPr="002559F9" w:rsidRDefault="00477A8D" w:rsidP="00A415FB">
      <w:pPr>
        <w:pStyle w:val="rvps31451"/>
        <w:spacing w:before="120" w:after="120"/>
        <w:ind w:left="709"/>
        <w:rPr>
          <w:rStyle w:val="rvts314518"/>
          <w:rFonts w:ascii="Arial" w:hAnsi="Arial" w:cs="Arial"/>
          <w:color w:val="auto"/>
          <w:sz w:val="22"/>
          <w:szCs w:val="22"/>
          <w:lang w:val="sr-Latn-RS"/>
        </w:rPr>
      </w:pPr>
      <w:r w:rsidRPr="002559F9">
        <w:rPr>
          <w:rStyle w:val="rvts314518"/>
          <w:rFonts w:ascii="Arial" w:hAnsi="Arial" w:cs="Arial"/>
          <w:color w:val="auto"/>
          <w:sz w:val="22"/>
          <w:szCs w:val="22"/>
          <w:lang w:val="sr-Latn-RS"/>
        </w:rPr>
        <w:t>-</w:t>
      </w:r>
      <w:r w:rsidRPr="002559F9">
        <w:rPr>
          <w:rStyle w:val="rvts314518"/>
          <w:rFonts w:ascii="Arial" w:hAnsi="Arial" w:cs="Arial"/>
          <w:color w:val="auto"/>
          <w:sz w:val="22"/>
          <w:szCs w:val="22"/>
        </w:rPr>
        <w:t xml:space="preserve"> </w:t>
      </w:r>
      <w:r w:rsidR="00DC557F" w:rsidRPr="002559F9">
        <w:rPr>
          <w:rFonts w:ascii="Arial" w:hAnsi="Arial" w:cs="Arial"/>
          <w:color w:val="auto"/>
          <w:sz w:val="22"/>
          <w:szCs w:val="22"/>
          <w:lang w:val="sr-Cyrl-RS"/>
        </w:rPr>
        <w:t>подносиоци Пријаве</w:t>
      </w:r>
      <w:r w:rsidR="00B17699" w:rsidRPr="002559F9">
        <w:rPr>
          <w:rStyle w:val="rvts314518"/>
          <w:rFonts w:ascii="Arial" w:hAnsi="Arial" w:cs="Arial"/>
          <w:color w:val="auto"/>
          <w:sz w:val="22"/>
          <w:szCs w:val="22"/>
        </w:rPr>
        <w:t xml:space="preserve"> ће бити позвани </w:t>
      </w:r>
      <w:r w:rsidR="00CB2236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 xml:space="preserve">телефонским путем </w:t>
      </w:r>
      <w:r w:rsidR="00B17699" w:rsidRPr="002559F9">
        <w:rPr>
          <w:rStyle w:val="rvts314518"/>
          <w:rFonts w:ascii="Arial" w:hAnsi="Arial" w:cs="Arial"/>
          <w:color w:val="auto"/>
          <w:sz w:val="22"/>
          <w:szCs w:val="22"/>
        </w:rPr>
        <w:t xml:space="preserve">у време одржавања аукције које је наведено у овом </w:t>
      </w:r>
      <w:r w:rsidR="00CB2236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П</w:t>
      </w:r>
      <w:r w:rsidR="00B17699" w:rsidRPr="002559F9">
        <w:rPr>
          <w:rStyle w:val="rvts314518"/>
          <w:rFonts w:ascii="Arial" w:hAnsi="Arial" w:cs="Arial"/>
          <w:color w:val="auto"/>
          <w:sz w:val="22"/>
          <w:szCs w:val="22"/>
        </w:rPr>
        <w:t>озиву, по редоследу по ком су пристизале њихове понуде достављене електронским путем, а на тел. број који је унет у Пријави за учешће на аукцији.</w:t>
      </w:r>
    </w:p>
    <w:p w14:paraId="2D006BA3" w14:textId="77777777" w:rsidR="00477A8D" w:rsidRPr="002559F9" w:rsidRDefault="00477A8D" w:rsidP="00A415FB">
      <w:pPr>
        <w:pStyle w:val="rvps31451"/>
        <w:spacing w:before="120" w:after="120"/>
        <w:ind w:left="709"/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</w:pPr>
      <w:r w:rsidRPr="002559F9">
        <w:rPr>
          <w:rStyle w:val="rvts314518"/>
          <w:rFonts w:ascii="Arial" w:hAnsi="Arial" w:cs="Arial"/>
          <w:color w:val="auto"/>
          <w:sz w:val="22"/>
          <w:szCs w:val="22"/>
          <w:lang w:val="sr-Latn-RS"/>
        </w:rPr>
        <w:t xml:space="preserve">- </w:t>
      </w:r>
      <w:r w:rsidR="002D20FF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истовремено телефонско позивање учесн</w:t>
      </w:r>
      <w:r w:rsidR="007A46A4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и</w:t>
      </w:r>
      <w:r w:rsidR="002D20FF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ка и усмено надметање учесника за сваки одређени лот.</w:t>
      </w:r>
    </w:p>
    <w:p w14:paraId="042E271B" w14:textId="64D6E44E" w:rsidR="00AE1818" w:rsidRPr="00E96878" w:rsidRDefault="00477A8D" w:rsidP="00E96878">
      <w:pPr>
        <w:pStyle w:val="rvps31451"/>
        <w:spacing w:before="120" w:after="120"/>
        <w:ind w:left="709"/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</w:pPr>
      <w:r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Понуде учесника који нису учествовали у поступку изјашњавања</w:t>
      </w:r>
      <w:r w:rsidR="00A14A9D">
        <w:rPr>
          <w:rStyle w:val="rvts314518"/>
          <w:rFonts w:ascii="Arial" w:hAnsi="Arial" w:cs="Arial"/>
          <w:color w:val="auto"/>
          <w:sz w:val="22"/>
          <w:szCs w:val="22"/>
          <w:lang w:val="sr-Latn-RS"/>
        </w:rPr>
        <w:t xml:space="preserve"> </w:t>
      </w:r>
      <w:r w:rsidR="00A14A9D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телефонским путем,</w:t>
      </w:r>
      <w:r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 xml:space="preserve"> биће узете као њихове </w:t>
      </w:r>
      <w:r w:rsidRPr="006C6905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коначне понуде.</w:t>
      </w:r>
    </w:p>
    <w:p w14:paraId="62748E55" w14:textId="77777777" w:rsidR="00477A8D" w:rsidRPr="00460895" w:rsidRDefault="00477A8D" w:rsidP="00460895">
      <w:pPr>
        <w:pStyle w:val="rvps31451"/>
        <w:numPr>
          <w:ilvl w:val="1"/>
          <w:numId w:val="14"/>
        </w:numPr>
        <w:spacing w:before="120" w:after="120"/>
        <w:ind w:left="709" w:hanging="709"/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</w:pPr>
      <w:proofErr w:type="gramStart"/>
      <w:r w:rsidRPr="002559F9">
        <w:rPr>
          <w:rFonts w:ascii="Arial" w:hAnsi="Arial" w:cs="Arial"/>
          <w:color w:val="auto"/>
          <w:sz w:val="22"/>
          <w:szCs w:val="22"/>
        </w:rPr>
        <w:t>У</w:t>
      </w:r>
      <w:r w:rsidR="00ED3C24" w:rsidRPr="002559F9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  <w:r w:rsidRPr="002559F9">
        <w:rPr>
          <w:rFonts w:ascii="Arial" w:hAnsi="Arial" w:cs="Arial"/>
          <w:color w:val="auto"/>
          <w:sz w:val="22"/>
          <w:szCs w:val="22"/>
        </w:rPr>
        <w:t>поступку</w:t>
      </w:r>
      <w:proofErr w:type="gramEnd"/>
      <w:r w:rsidRPr="002559F9">
        <w:rPr>
          <w:rFonts w:ascii="Arial" w:hAnsi="Arial" w:cs="Arial"/>
          <w:color w:val="auto"/>
          <w:sz w:val="22"/>
          <w:szCs w:val="22"/>
        </w:rPr>
        <w:t xml:space="preserve"> аукције, односно у поступку изјашњавања о коначној понуди цене за предмет аукције могу учествовати лица </w:t>
      </w:r>
      <w:r w:rsidRPr="002559F9">
        <w:rPr>
          <w:rFonts w:ascii="Arial" w:hAnsi="Arial" w:cs="Arial"/>
          <w:color w:val="auto"/>
          <w:sz w:val="22"/>
          <w:szCs w:val="22"/>
          <w:lang w:val="sr-Cyrl-RS"/>
        </w:rPr>
        <w:t>која су стекла право</w:t>
      </w:r>
      <w:r w:rsidR="0059347D" w:rsidRPr="002559F9">
        <w:rPr>
          <w:rFonts w:ascii="Arial" w:hAnsi="Arial" w:cs="Arial"/>
          <w:color w:val="auto"/>
          <w:sz w:val="22"/>
          <w:szCs w:val="22"/>
          <w:lang w:val="sr-Cyrl-RS"/>
        </w:rPr>
        <w:t xml:space="preserve"> на</w:t>
      </w:r>
      <w:r w:rsidRPr="002559F9">
        <w:rPr>
          <w:rFonts w:ascii="Arial" w:hAnsi="Arial" w:cs="Arial"/>
          <w:color w:val="auto"/>
          <w:sz w:val="22"/>
          <w:szCs w:val="22"/>
          <w:lang w:val="sr-Cyrl-RS"/>
        </w:rPr>
        <w:t xml:space="preserve"> учешће, а </w:t>
      </w:r>
      <w:r w:rsidRPr="002559F9">
        <w:rPr>
          <w:rFonts w:ascii="Arial" w:hAnsi="Arial" w:cs="Arial"/>
          <w:color w:val="auto"/>
          <w:sz w:val="22"/>
          <w:szCs w:val="22"/>
        </w:rPr>
        <w:t>која су у складу са оснивачким документима овлашћена за заст</w:t>
      </w:r>
      <w:r w:rsidRPr="002559F9">
        <w:rPr>
          <w:rFonts w:ascii="Arial" w:hAnsi="Arial" w:cs="Arial"/>
          <w:color w:val="auto"/>
          <w:sz w:val="22"/>
          <w:szCs w:val="22"/>
          <w:lang w:val="sr-Cyrl-RS"/>
        </w:rPr>
        <w:t>у</w:t>
      </w:r>
      <w:r w:rsidRPr="002559F9">
        <w:rPr>
          <w:rFonts w:ascii="Arial" w:hAnsi="Arial" w:cs="Arial"/>
          <w:color w:val="auto"/>
          <w:sz w:val="22"/>
          <w:szCs w:val="22"/>
        </w:rPr>
        <w:t xml:space="preserve">пање </w:t>
      </w:r>
      <w:r w:rsidR="00D1381F" w:rsidRPr="002559F9">
        <w:rPr>
          <w:rFonts w:ascii="Arial" w:hAnsi="Arial" w:cs="Arial"/>
          <w:color w:val="auto"/>
          <w:sz w:val="22"/>
          <w:szCs w:val="22"/>
          <w:lang w:val="sr-Cyrl-RS" w:eastAsia="en-US"/>
        </w:rPr>
        <w:t>подносиоца Пријаве</w:t>
      </w:r>
      <w:r w:rsidRPr="002559F9">
        <w:rPr>
          <w:rFonts w:ascii="Arial" w:hAnsi="Arial" w:cs="Arial"/>
          <w:color w:val="auto"/>
          <w:sz w:val="22"/>
          <w:szCs w:val="22"/>
          <w:lang w:val="sr-Cyrl-RS"/>
        </w:rPr>
        <w:t xml:space="preserve"> и</w:t>
      </w:r>
      <w:r w:rsidR="0059347D" w:rsidRPr="002559F9">
        <w:rPr>
          <w:rFonts w:ascii="Arial" w:hAnsi="Arial" w:cs="Arial"/>
          <w:color w:val="auto"/>
          <w:sz w:val="22"/>
          <w:szCs w:val="22"/>
          <w:lang w:val="sr-Cyrl-RS"/>
        </w:rPr>
        <w:t>ли</w:t>
      </w:r>
      <w:r w:rsidRPr="002559F9">
        <w:rPr>
          <w:rFonts w:ascii="Arial" w:hAnsi="Arial" w:cs="Arial"/>
          <w:color w:val="auto"/>
          <w:sz w:val="22"/>
          <w:szCs w:val="22"/>
        </w:rPr>
        <w:t xml:space="preserve"> лица </w:t>
      </w:r>
      <w:r w:rsidR="0059347D" w:rsidRPr="002559F9">
        <w:rPr>
          <w:rFonts w:ascii="Arial" w:hAnsi="Arial" w:cs="Arial"/>
          <w:color w:val="auto"/>
          <w:sz w:val="22"/>
          <w:szCs w:val="22"/>
          <w:lang w:val="sr-Cyrl-RS"/>
        </w:rPr>
        <w:t xml:space="preserve">која су посебним пуномоћјем </w:t>
      </w:r>
      <w:r w:rsidRPr="002559F9">
        <w:rPr>
          <w:rFonts w:ascii="Arial" w:hAnsi="Arial" w:cs="Arial"/>
          <w:color w:val="auto"/>
          <w:sz w:val="22"/>
          <w:szCs w:val="22"/>
        </w:rPr>
        <w:t>овлашћена за учешће у поступку аукције</w:t>
      </w:r>
      <w:r w:rsidRPr="002559F9">
        <w:rPr>
          <w:rFonts w:ascii="Arial" w:hAnsi="Arial" w:cs="Arial"/>
          <w:color w:val="auto"/>
          <w:sz w:val="22"/>
          <w:szCs w:val="22"/>
          <w:lang w:val="sr-Cyrl-RS"/>
        </w:rPr>
        <w:t>.</w:t>
      </w:r>
      <w:r w:rsidRPr="002559F9">
        <w:rPr>
          <w:rFonts w:ascii="Arial" w:hAnsi="Arial" w:cs="Arial"/>
          <w:color w:val="auto"/>
        </w:rPr>
        <w:t xml:space="preserve"> </w:t>
      </w:r>
    </w:p>
    <w:p w14:paraId="2C854CCA" w14:textId="77777777" w:rsidR="00477A8D" w:rsidRPr="002559F9" w:rsidRDefault="00D24225" w:rsidP="003641F6">
      <w:pPr>
        <w:pStyle w:val="rvps31451"/>
        <w:numPr>
          <w:ilvl w:val="1"/>
          <w:numId w:val="14"/>
        </w:numPr>
        <w:tabs>
          <w:tab w:val="num" w:pos="1440"/>
        </w:tabs>
        <w:spacing w:before="120" w:after="120"/>
        <w:ind w:left="709" w:hanging="709"/>
        <w:rPr>
          <w:rFonts w:ascii="Arial" w:hAnsi="Arial" w:cs="Arial"/>
          <w:color w:val="auto"/>
          <w:sz w:val="22"/>
          <w:szCs w:val="22"/>
          <w:lang w:eastAsia="en-US"/>
        </w:rPr>
      </w:pPr>
      <w:r w:rsidRPr="002559F9">
        <w:rPr>
          <w:rFonts w:ascii="Arial" w:hAnsi="Arial" w:cs="Arial"/>
          <w:color w:val="auto"/>
          <w:sz w:val="22"/>
          <w:szCs w:val="22"/>
          <w:lang w:val="sr-Cyrl-RS"/>
        </w:rPr>
        <w:t>П</w:t>
      </w:r>
      <w:r w:rsidR="00DC557F" w:rsidRPr="002559F9">
        <w:rPr>
          <w:rFonts w:ascii="Arial" w:hAnsi="Arial" w:cs="Arial"/>
          <w:color w:val="auto"/>
          <w:sz w:val="22"/>
          <w:szCs w:val="22"/>
          <w:lang w:val="sr-Cyrl-RS"/>
        </w:rPr>
        <w:t>односиоци Пријаве</w:t>
      </w:r>
      <w:r w:rsidR="00477A8D" w:rsidRPr="002559F9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 xml:space="preserve"> немају право да за предмет аукције понуде</w:t>
      </w:r>
      <w:r w:rsidR="00477A8D" w:rsidRPr="002559F9">
        <w:rPr>
          <w:rFonts w:ascii="Arial" w:hAnsi="Arial" w:cs="Arial"/>
          <w:color w:val="auto"/>
          <w:sz w:val="22"/>
          <w:szCs w:val="22"/>
          <w:lang w:val="sr-Latn-CS"/>
        </w:rPr>
        <w:t xml:space="preserve"> </w:t>
      </w:r>
      <w:r w:rsidR="00477A8D" w:rsidRPr="002559F9">
        <w:rPr>
          <w:rFonts w:ascii="Arial" w:hAnsi="Arial" w:cs="Arial"/>
          <w:color w:val="auto"/>
          <w:sz w:val="22"/>
          <w:szCs w:val="22"/>
          <w:lang w:val="sr-Cyrl-RS"/>
        </w:rPr>
        <w:t>цену</w:t>
      </w:r>
      <w:r w:rsidR="00477A8D" w:rsidRPr="002559F9">
        <w:rPr>
          <w:rFonts w:ascii="Arial" w:hAnsi="Arial" w:cs="Arial"/>
          <w:color w:val="auto"/>
          <w:sz w:val="22"/>
          <w:szCs w:val="22"/>
          <w:lang w:val="sr-Latn-CS"/>
        </w:rPr>
        <w:t xml:space="preserve"> нижу од почетне цене предмета аукције, која је утврђена у</w:t>
      </w:r>
      <w:r w:rsidR="00F73CE5" w:rsidRPr="002559F9">
        <w:rPr>
          <w:rFonts w:ascii="Arial" w:hAnsi="Arial" w:cs="Arial"/>
          <w:color w:val="auto"/>
          <w:sz w:val="22"/>
          <w:szCs w:val="22"/>
          <w:lang w:val="sr-Cyrl-RS"/>
        </w:rPr>
        <w:t xml:space="preserve"> овом</w:t>
      </w:r>
      <w:r w:rsidR="00477A8D" w:rsidRPr="002559F9">
        <w:rPr>
          <w:rFonts w:ascii="Arial" w:hAnsi="Arial" w:cs="Arial"/>
          <w:color w:val="auto"/>
          <w:sz w:val="22"/>
          <w:szCs w:val="22"/>
          <w:lang w:val="sr-Latn-CS"/>
        </w:rPr>
        <w:t xml:space="preserve"> </w:t>
      </w:r>
      <w:r w:rsidR="0059347D" w:rsidRPr="002559F9">
        <w:rPr>
          <w:rFonts w:ascii="Arial" w:hAnsi="Arial" w:cs="Arial"/>
          <w:color w:val="auto"/>
          <w:sz w:val="22"/>
          <w:szCs w:val="22"/>
          <w:lang w:val="sr-Cyrl-RS"/>
        </w:rPr>
        <w:t>Позиву</w:t>
      </w:r>
      <w:r w:rsidR="00477A8D" w:rsidRPr="002559F9">
        <w:rPr>
          <w:rFonts w:ascii="Arial" w:hAnsi="Arial" w:cs="Arial"/>
          <w:color w:val="auto"/>
          <w:sz w:val="22"/>
          <w:szCs w:val="22"/>
          <w:lang w:val="sr-Cyrl-RS"/>
        </w:rPr>
        <w:t>, као ни цену нижу од</w:t>
      </w:r>
      <w:r w:rsidR="003641F6" w:rsidRPr="002559F9">
        <w:rPr>
          <w:rStyle w:val="CommentReference"/>
          <w:rFonts w:ascii="Arial" w:hAnsi="Arial" w:cs="Arial"/>
          <w:color w:val="auto"/>
          <w:lang w:val="sr-Cyrl-RS"/>
        </w:rPr>
        <w:t xml:space="preserve"> </w:t>
      </w:r>
      <w:r w:rsidR="003641F6" w:rsidRPr="002559F9">
        <w:rPr>
          <w:rFonts w:ascii="Arial" w:hAnsi="Arial" w:cs="Arial"/>
          <w:color w:val="auto"/>
          <w:sz w:val="22"/>
          <w:szCs w:val="22"/>
          <w:lang w:val="sr-Cyrl-RS"/>
        </w:rPr>
        <w:t>по</w:t>
      </w:r>
      <w:r w:rsidR="00477A8D" w:rsidRPr="002559F9">
        <w:rPr>
          <w:rFonts w:ascii="Arial" w:hAnsi="Arial" w:cs="Arial"/>
          <w:color w:val="auto"/>
          <w:sz w:val="22"/>
          <w:szCs w:val="22"/>
          <w:lang w:val="sr-Cyrl-RS"/>
        </w:rPr>
        <w:t>нуђене цене у писаној понуди</w:t>
      </w:r>
      <w:r w:rsidR="00A05B10" w:rsidRPr="002559F9">
        <w:rPr>
          <w:rFonts w:ascii="Arial" w:hAnsi="Arial" w:cs="Arial"/>
          <w:color w:val="auto"/>
          <w:sz w:val="22"/>
          <w:szCs w:val="22"/>
          <w:lang w:val="sr-Cyrl-RS"/>
        </w:rPr>
        <w:t xml:space="preserve"> достављеној у складу са тачком 3.1.1.</w:t>
      </w:r>
      <w:r w:rsidR="00477A8D" w:rsidRPr="002559F9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</w:p>
    <w:p w14:paraId="10DFA92B" w14:textId="77777777" w:rsidR="002D20FF" w:rsidRPr="002559F9" w:rsidRDefault="002D20FF" w:rsidP="002D20FF">
      <w:pPr>
        <w:pStyle w:val="ListParagraph"/>
        <w:numPr>
          <w:ilvl w:val="1"/>
          <w:numId w:val="14"/>
        </w:numPr>
        <w:tabs>
          <w:tab w:val="left" w:pos="-1620"/>
          <w:tab w:val="left" w:pos="709"/>
        </w:tabs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2559F9">
        <w:rPr>
          <w:rFonts w:ascii="Arial" w:hAnsi="Arial" w:cs="Arial"/>
          <w:sz w:val="22"/>
          <w:szCs w:val="22"/>
          <w:lang w:val="sr-Latn-CS"/>
        </w:rPr>
        <w:t xml:space="preserve">Организатор аукције ће у руковању пристиглим понудама </w:t>
      </w:r>
      <w:r w:rsidRPr="002559F9">
        <w:rPr>
          <w:rFonts w:ascii="Arial" w:hAnsi="Arial" w:cs="Arial"/>
          <w:sz w:val="22"/>
          <w:szCs w:val="22"/>
          <w:lang w:val="sr-Cyrl-RS"/>
        </w:rPr>
        <w:t xml:space="preserve">цене </w:t>
      </w:r>
      <w:r w:rsidRPr="002559F9">
        <w:rPr>
          <w:rFonts w:ascii="Arial" w:hAnsi="Arial" w:cs="Arial"/>
          <w:sz w:val="22"/>
          <w:szCs w:val="22"/>
          <w:lang w:val="sr-Latn-CS"/>
        </w:rPr>
        <w:t xml:space="preserve">на електронску адресу: </w:t>
      </w:r>
      <w:r w:rsidR="0024476F">
        <w:rPr>
          <w:rFonts w:ascii="Arial" w:hAnsi="Arial" w:cs="Arial"/>
          <w:sz w:val="22"/>
          <w:szCs w:val="22"/>
          <w:lang w:val="en-US"/>
        </w:rPr>
        <w:t>tenderi</w:t>
      </w:r>
      <w:r w:rsidR="0024476F" w:rsidRPr="0024476F">
        <w:rPr>
          <w:rFonts w:ascii="Arial" w:hAnsi="Arial" w:cs="Arial"/>
          <w:sz w:val="22"/>
          <w:szCs w:val="22"/>
        </w:rPr>
        <w:t>@</w:t>
      </w:r>
      <w:r w:rsidR="0024476F">
        <w:rPr>
          <w:rFonts w:ascii="Arial" w:hAnsi="Arial" w:cs="Arial"/>
          <w:sz w:val="22"/>
          <w:szCs w:val="22"/>
          <w:lang w:val="en-US"/>
        </w:rPr>
        <w:t>hip</w:t>
      </w:r>
      <w:r w:rsidR="0024476F" w:rsidRPr="0024476F">
        <w:rPr>
          <w:rFonts w:ascii="Arial" w:hAnsi="Arial" w:cs="Arial"/>
          <w:sz w:val="22"/>
          <w:szCs w:val="22"/>
        </w:rPr>
        <w:t>-</w:t>
      </w:r>
      <w:r w:rsidR="0024476F">
        <w:rPr>
          <w:rFonts w:ascii="Arial" w:hAnsi="Arial" w:cs="Arial"/>
          <w:sz w:val="22"/>
          <w:szCs w:val="22"/>
          <w:lang w:val="en-US"/>
        </w:rPr>
        <w:t>petrohemija</w:t>
      </w:r>
      <w:r w:rsidR="0024476F" w:rsidRPr="0024476F">
        <w:rPr>
          <w:rFonts w:ascii="Arial" w:hAnsi="Arial" w:cs="Arial"/>
          <w:sz w:val="22"/>
          <w:szCs w:val="22"/>
        </w:rPr>
        <w:t>.</w:t>
      </w:r>
      <w:r w:rsidR="0024476F">
        <w:rPr>
          <w:rFonts w:ascii="Arial" w:hAnsi="Arial" w:cs="Arial"/>
          <w:sz w:val="22"/>
          <w:szCs w:val="22"/>
          <w:lang w:val="en-US"/>
        </w:rPr>
        <w:t>rs</w:t>
      </w:r>
      <w:r w:rsidRPr="002559F9">
        <w:rPr>
          <w:rFonts w:ascii="Arial" w:hAnsi="Arial" w:cs="Arial"/>
          <w:sz w:val="22"/>
          <w:szCs w:val="22"/>
          <w:lang w:val="sr-Latn-CS"/>
        </w:rPr>
        <w:t xml:space="preserve"> применити одговарајуће техничке, организационе и кадровске мере, како би заштитио права учесника поступка.</w:t>
      </w:r>
    </w:p>
    <w:p w14:paraId="6F698A8B" w14:textId="77777777" w:rsidR="00BC61F1" w:rsidRPr="002559F9" w:rsidRDefault="00BC61F1" w:rsidP="00BC61F1">
      <w:pPr>
        <w:pStyle w:val="ListParagraph"/>
        <w:tabs>
          <w:tab w:val="left" w:pos="-1620"/>
        </w:tabs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3EF4F1FA" w14:textId="40E43B63" w:rsidR="00B17699" w:rsidRPr="002559F9" w:rsidRDefault="00CB2236" w:rsidP="00B17699">
      <w:pPr>
        <w:pStyle w:val="ListParagraph"/>
        <w:numPr>
          <w:ilvl w:val="1"/>
          <w:numId w:val="14"/>
        </w:numPr>
        <w:tabs>
          <w:tab w:val="left" w:pos="-1620"/>
          <w:tab w:val="left" w:pos="709"/>
        </w:tabs>
        <w:spacing w:before="120" w:after="120"/>
        <w:jc w:val="both"/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</w:pPr>
      <w:r w:rsidRPr="002559F9">
        <w:rPr>
          <w:rFonts w:ascii="Arial" w:hAnsi="Arial" w:cs="Arial"/>
          <w:sz w:val="22"/>
          <w:szCs w:val="22"/>
          <w:lang w:val="sr-Cyrl-RS"/>
        </w:rPr>
        <w:t xml:space="preserve">Овлашћено лице </w:t>
      </w:r>
      <w:r w:rsidR="00E1540F">
        <w:rPr>
          <w:rFonts w:ascii="Arial" w:hAnsi="Arial" w:cs="Arial"/>
          <w:sz w:val="22"/>
          <w:szCs w:val="22"/>
          <w:lang w:val="sr-Cyrl-RS"/>
        </w:rPr>
        <w:t xml:space="preserve">подносиоца Пријаве </w:t>
      </w:r>
      <w:r w:rsidR="00B17699" w:rsidRPr="002559F9">
        <w:rPr>
          <w:rFonts w:ascii="Arial" w:hAnsi="Arial" w:cs="Arial"/>
          <w:sz w:val="22"/>
          <w:szCs w:val="22"/>
          <w:lang w:val="sr-Latn-CS"/>
        </w:rPr>
        <w:t>је дуж</w:t>
      </w:r>
      <w:r w:rsidRPr="002559F9">
        <w:rPr>
          <w:rFonts w:ascii="Arial" w:hAnsi="Arial" w:cs="Arial"/>
          <w:sz w:val="22"/>
          <w:szCs w:val="22"/>
          <w:lang w:val="sr-Cyrl-RS"/>
        </w:rPr>
        <w:t>но</w:t>
      </w:r>
      <w:r w:rsidR="00B17699" w:rsidRPr="002559F9">
        <w:rPr>
          <w:rFonts w:ascii="Arial" w:hAnsi="Arial" w:cs="Arial"/>
          <w:sz w:val="22"/>
          <w:szCs w:val="22"/>
          <w:lang w:val="sr-Latn-CS"/>
        </w:rPr>
        <w:t xml:space="preserve"> да понуду дату телефонским путем потврди попуњавањем обрасца Понуде</w:t>
      </w:r>
      <w:r w:rsidRPr="002559F9">
        <w:rPr>
          <w:rFonts w:ascii="Arial" w:hAnsi="Arial" w:cs="Arial"/>
          <w:sz w:val="22"/>
          <w:szCs w:val="22"/>
          <w:lang w:val="sr-Cyrl-RS"/>
        </w:rPr>
        <w:t xml:space="preserve"> достављене телефонским путем</w:t>
      </w:r>
      <w:r w:rsidR="00B17699" w:rsidRPr="002559F9">
        <w:rPr>
          <w:rFonts w:ascii="Arial" w:hAnsi="Arial" w:cs="Arial"/>
          <w:sz w:val="22"/>
          <w:szCs w:val="22"/>
          <w:lang w:val="sr-Latn-CS"/>
        </w:rPr>
        <w:t>, који чини прилог и саставни део ов</w:t>
      </w:r>
      <w:r w:rsidRPr="002559F9">
        <w:rPr>
          <w:rFonts w:ascii="Arial" w:hAnsi="Arial" w:cs="Arial"/>
          <w:sz w:val="22"/>
          <w:szCs w:val="22"/>
          <w:lang w:val="sr-Cyrl-RS"/>
        </w:rPr>
        <w:t>ог</w:t>
      </w:r>
      <w:r w:rsidR="00B17699" w:rsidRPr="002559F9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2559F9">
        <w:rPr>
          <w:rFonts w:ascii="Arial" w:hAnsi="Arial" w:cs="Arial"/>
          <w:sz w:val="22"/>
          <w:szCs w:val="22"/>
          <w:lang w:val="sr-Cyrl-RS"/>
        </w:rPr>
        <w:t>Позива (</w:t>
      </w:r>
      <w:r w:rsidR="00552ECC" w:rsidRPr="002559F9">
        <w:rPr>
          <w:rFonts w:ascii="Arial" w:hAnsi="Arial" w:cs="Arial"/>
          <w:sz w:val="22"/>
          <w:szCs w:val="22"/>
          <w:lang w:val="sr-Cyrl-RS"/>
        </w:rPr>
        <w:t>формулар бр.3. тачка 8. овог Позива) изузев уколико изјави да остаје при својој првобитној понуди</w:t>
      </w:r>
      <w:r w:rsidR="00B17699" w:rsidRPr="002559F9">
        <w:rPr>
          <w:rFonts w:ascii="Arial" w:hAnsi="Arial" w:cs="Arial"/>
          <w:sz w:val="22"/>
          <w:szCs w:val="22"/>
          <w:lang w:val="sr-Latn-CS"/>
        </w:rPr>
        <w:t>. У наведеном обрасцу понуде наводи се, цена која  је дата усменим путем приликом телефонског изјашњавања.</w:t>
      </w:r>
      <w:r w:rsidR="00B17699" w:rsidRPr="002559F9">
        <w:rPr>
          <w:rFonts w:ascii="Arial" w:hAnsi="Arial" w:cs="Arial"/>
          <w:sz w:val="22"/>
          <w:szCs w:val="22"/>
          <w:lang w:val="sr-Cyrl-RS"/>
        </w:rPr>
        <w:t xml:space="preserve"> Овако попуњени образац понуде </w:t>
      </w:r>
      <w:r w:rsidR="00552ECC" w:rsidRPr="002559F9">
        <w:rPr>
          <w:rFonts w:ascii="Arial" w:hAnsi="Arial" w:cs="Arial"/>
          <w:sz w:val="22"/>
          <w:szCs w:val="22"/>
          <w:lang w:val="sr-Cyrl-RS"/>
        </w:rPr>
        <w:t>учесник</w:t>
      </w:r>
      <w:r w:rsidR="00B17699" w:rsidRPr="002559F9">
        <w:rPr>
          <w:rFonts w:ascii="Arial" w:hAnsi="Arial" w:cs="Arial"/>
          <w:sz w:val="22"/>
          <w:szCs w:val="22"/>
          <w:lang w:val="sr-Cyrl-RS"/>
        </w:rPr>
        <w:t xml:space="preserve"> је дужан да скенира и достави Организатору аукције на електронску адресу </w:t>
      </w:r>
      <w:hyperlink r:id="rId26" w:history="1"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</w:rPr>
          <w:t>_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sr-Latn-RS"/>
          </w:rPr>
          <w:t>HIPP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</w:rPr>
          <w:t>@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</w:rPr>
          <w:t>-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</w:rPr>
          <w:t>.</w:t>
        </w:r>
        <w:r w:rsidR="00B17982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  <w:r w:rsidR="00B17699" w:rsidRPr="002559F9">
        <w:rPr>
          <w:rStyle w:val="rvts314518"/>
          <w:rFonts w:ascii="Arial" w:hAnsi="Arial" w:cs="Arial"/>
          <w:color w:val="auto"/>
          <w:sz w:val="22"/>
          <w:szCs w:val="22"/>
          <w:lang w:val="sr-Cyrl-RS" w:eastAsia="en-US"/>
        </w:rPr>
        <w:t xml:space="preserve"> најкасније до краја дана у ком је одржана аукцијска продаја.</w:t>
      </w:r>
    </w:p>
    <w:p w14:paraId="55F3EAD8" w14:textId="77777777" w:rsidR="00BC61F1" w:rsidRPr="002559F9" w:rsidRDefault="00BC61F1" w:rsidP="00BC61F1">
      <w:pPr>
        <w:pStyle w:val="ListParagraph"/>
        <w:tabs>
          <w:tab w:val="left" w:pos="-1620"/>
        </w:tabs>
        <w:spacing w:before="120" w:after="120"/>
        <w:jc w:val="both"/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</w:pPr>
    </w:p>
    <w:p w14:paraId="0985574F" w14:textId="77777777" w:rsidR="00B17699" w:rsidRPr="002559F9" w:rsidRDefault="00A05B10" w:rsidP="00A05B10">
      <w:pPr>
        <w:pStyle w:val="ListParagraph"/>
        <w:numPr>
          <w:ilvl w:val="1"/>
          <w:numId w:val="14"/>
        </w:numPr>
        <w:tabs>
          <w:tab w:val="left" w:pos="-1620"/>
          <w:tab w:val="left" w:pos="709"/>
        </w:tabs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2559F9">
        <w:rPr>
          <w:rFonts w:ascii="Arial" w:hAnsi="Arial" w:cs="Arial"/>
          <w:sz w:val="22"/>
          <w:szCs w:val="22"/>
          <w:lang w:val="sr-Cyrl-RS"/>
        </w:rPr>
        <w:t xml:space="preserve">Обавеза је </w:t>
      </w:r>
      <w:r w:rsidR="00552ECC" w:rsidRPr="002559F9">
        <w:rPr>
          <w:rFonts w:ascii="Arial" w:hAnsi="Arial" w:cs="Arial"/>
          <w:sz w:val="22"/>
          <w:szCs w:val="22"/>
          <w:lang w:val="sr-Cyrl-RS"/>
        </w:rPr>
        <w:t xml:space="preserve">учесника </w:t>
      </w:r>
      <w:r w:rsidRPr="002559F9">
        <w:rPr>
          <w:rFonts w:ascii="Arial" w:hAnsi="Arial" w:cs="Arial"/>
          <w:sz w:val="22"/>
          <w:szCs w:val="22"/>
          <w:lang w:val="sr-Cyrl-RS"/>
        </w:rPr>
        <w:t>да у време одржавања аукције буде доступан на тел. Броју који је унет у Пријаву а уколико то не буде случај</w:t>
      </w:r>
      <w:r w:rsidR="00B17699" w:rsidRPr="002559F9">
        <w:rPr>
          <w:rFonts w:ascii="Arial" w:hAnsi="Arial" w:cs="Arial"/>
          <w:sz w:val="22"/>
          <w:szCs w:val="22"/>
          <w:lang w:val="sr-Latn-CS"/>
        </w:rPr>
        <w:t xml:space="preserve">, понуда </w:t>
      </w:r>
      <w:r w:rsidRPr="002559F9">
        <w:rPr>
          <w:rFonts w:ascii="Arial" w:hAnsi="Arial" w:cs="Arial"/>
          <w:sz w:val="22"/>
          <w:szCs w:val="22"/>
          <w:lang w:val="sr-Cyrl-RS"/>
        </w:rPr>
        <w:t xml:space="preserve">цене </w:t>
      </w:r>
      <w:r w:rsidRPr="002559F9">
        <w:rPr>
          <w:rFonts w:ascii="Arial" w:hAnsi="Arial" w:cs="Arial"/>
          <w:sz w:val="22"/>
          <w:szCs w:val="22"/>
          <w:lang w:val="sr-Latn-CS"/>
        </w:rPr>
        <w:t>дата електронским путем</w:t>
      </w:r>
      <w:r w:rsidR="00B17699" w:rsidRPr="002559F9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2559F9">
        <w:rPr>
          <w:rFonts w:ascii="Arial" w:hAnsi="Arial" w:cs="Arial"/>
          <w:sz w:val="22"/>
          <w:szCs w:val="22"/>
          <w:lang w:val="sr-Cyrl-RS"/>
        </w:rPr>
        <w:t xml:space="preserve">у складу са тачком бр.3.1.1. </w:t>
      </w:r>
      <w:r w:rsidR="00B17699" w:rsidRPr="002559F9">
        <w:rPr>
          <w:rFonts w:ascii="Arial" w:hAnsi="Arial" w:cs="Arial"/>
          <w:sz w:val="22"/>
          <w:szCs w:val="22"/>
          <w:lang w:val="sr-Latn-CS"/>
        </w:rPr>
        <w:t xml:space="preserve">ће се сматрати коначном понудом.  </w:t>
      </w:r>
    </w:p>
    <w:p w14:paraId="5B732852" w14:textId="77777777" w:rsidR="009301D7" w:rsidRPr="002559F9" w:rsidRDefault="00477A8D" w:rsidP="002D20FF">
      <w:pPr>
        <w:pStyle w:val="ListParagraph"/>
        <w:numPr>
          <w:ilvl w:val="1"/>
          <w:numId w:val="14"/>
        </w:numPr>
        <w:tabs>
          <w:tab w:val="left" w:pos="-1620"/>
          <w:tab w:val="left" w:pos="709"/>
        </w:tabs>
        <w:spacing w:before="120" w:after="120"/>
        <w:ind w:left="709" w:hanging="709"/>
        <w:jc w:val="both"/>
        <w:rPr>
          <w:rFonts w:ascii="Arial" w:hAnsi="Arial" w:cs="Arial"/>
          <w:sz w:val="22"/>
          <w:szCs w:val="22"/>
          <w:lang w:val="sr-Latn-CS"/>
        </w:rPr>
      </w:pPr>
      <w:r w:rsidRPr="002559F9">
        <w:rPr>
          <w:rFonts w:ascii="Arial" w:hAnsi="Arial" w:cs="Arial"/>
          <w:sz w:val="22"/>
          <w:szCs w:val="22"/>
          <w:lang w:val="sr-Latn-CS"/>
        </w:rPr>
        <w:t xml:space="preserve">На основу резултата спроведеног поступка аукције, </w:t>
      </w:r>
      <w:r w:rsidRPr="002559F9">
        <w:rPr>
          <w:rFonts w:ascii="Arial" w:hAnsi="Arial" w:cs="Arial"/>
          <w:sz w:val="22"/>
          <w:szCs w:val="22"/>
          <w:lang w:val="sr-Cyrl-RS"/>
        </w:rPr>
        <w:t>о</w:t>
      </w:r>
      <w:r w:rsidRPr="002559F9">
        <w:rPr>
          <w:rFonts w:ascii="Arial" w:hAnsi="Arial" w:cs="Arial"/>
          <w:sz w:val="22"/>
          <w:szCs w:val="22"/>
          <w:lang w:val="sr-Latn-CS"/>
        </w:rPr>
        <w:t xml:space="preserve">рганизатор ће прогласити </w:t>
      </w:r>
      <w:r w:rsidR="008F50B4" w:rsidRPr="002559F9">
        <w:rPr>
          <w:rFonts w:ascii="Arial" w:hAnsi="Arial" w:cs="Arial"/>
          <w:sz w:val="22"/>
          <w:szCs w:val="22"/>
          <w:lang w:val="sr-Cyrl-RS"/>
        </w:rPr>
        <w:t>победника аукције</w:t>
      </w:r>
      <w:r w:rsidRPr="002559F9">
        <w:rPr>
          <w:rFonts w:ascii="Arial" w:hAnsi="Arial" w:cs="Arial"/>
          <w:sz w:val="22"/>
          <w:szCs w:val="22"/>
          <w:lang w:val="sr-Latn-CS"/>
        </w:rPr>
        <w:t xml:space="preserve">, који је понудио највишу цену за куповину предмета аукције. 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 xml:space="preserve">У случају двеју или више понуда једнаких по цени предмета </w:t>
      </w:r>
      <w:r w:rsidR="00506101" w:rsidRPr="002559F9">
        <w:rPr>
          <w:rFonts w:ascii="Arial" w:hAnsi="Arial" w:cs="Arial"/>
          <w:sz w:val="22"/>
          <w:szCs w:val="22"/>
        </w:rPr>
        <w:t>аукције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>, те уколико се не постигне већа цена</w:t>
      </w:r>
      <w:r w:rsidR="00506101" w:rsidRPr="002559F9">
        <w:rPr>
          <w:rFonts w:ascii="Arial" w:hAnsi="Arial" w:cs="Arial"/>
          <w:sz w:val="22"/>
          <w:szCs w:val="22"/>
        </w:rPr>
        <w:t xml:space="preserve"> након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06101" w:rsidRPr="002559F9"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  <w:t>спроведен</w:t>
      </w:r>
      <w:r w:rsidR="00506101" w:rsidRPr="002559F9">
        <w:rPr>
          <w:rStyle w:val="rvts314518"/>
          <w:rFonts w:ascii="Arial" w:hAnsi="Arial" w:cs="Arial"/>
          <w:color w:val="auto"/>
          <w:sz w:val="22"/>
          <w:szCs w:val="22"/>
        </w:rPr>
        <w:t>ог</w:t>
      </w:r>
      <w:r w:rsidR="00506101" w:rsidRPr="002559F9"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  <w:t xml:space="preserve"> поступ</w:t>
      </w:r>
      <w:r w:rsidR="00506101" w:rsidRPr="002559F9">
        <w:rPr>
          <w:rStyle w:val="rvts314518"/>
          <w:rFonts w:ascii="Arial" w:hAnsi="Arial" w:cs="Arial"/>
          <w:color w:val="auto"/>
          <w:sz w:val="22"/>
          <w:szCs w:val="22"/>
        </w:rPr>
        <w:t xml:space="preserve">ка изјашњавања </w:t>
      </w:r>
      <w:r w:rsidR="00506101" w:rsidRPr="002559F9"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  <w:t xml:space="preserve">присутних </w:t>
      </w:r>
      <w:r w:rsidR="00D1381F" w:rsidRPr="002559F9">
        <w:rPr>
          <w:rFonts w:ascii="Arial" w:hAnsi="Arial" w:cs="Arial"/>
          <w:sz w:val="22"/>
          <w:szCs w:val="22"/>
          <w:lang w:val="sr-Cyrl-RS" w:eastAsia="en-US"/>
        </w:rPr>
        <w:t>подносиоца Пријаве</w:t>
      </w:r>
      <w:r w:rsidR="00506101" w:rsidRPr="002559F9">
        <w:rPr>
          <w:rStyle w:val="rvts314518"/>
          <w:rFonts w:ascii="Arial" w:hAnsi="Arial" w:cs="Arial"/>
          <w:color w:val="auto"/>
          <w:sz w:val="22"/>
          <w:szCs w:val="22"/>
        </w:rPr>
        <w:t xml:space="preserve"> о коначној понуди цене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 xml:space="preserve">, за </w:t>
      </w:r>
      <w:r w:rsidR="008F50B4" w:rsidRPr="002559F9">
        <w:rPr>
          <w:rFonts w:ascii="Arial" w:hAnsi="Arial" w:cs="Arial"/>
          <w:sz w:val="22"/>
          <w:szCs w:val="22"/>
          <w:lang w:val="sr-Cyrl-RS"/>
        </w:rPr>
        <w:t>победника аукције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 xml:space="preserve"> ће бити проглашен онај учесник чиј</w:t>
      </w:r>
      <w:r w:rsidR="00506101" w:rsidRPr="002559F9">
        <w:rPr>
          <w:rFonts w:ascii="Arial" w:hAnsi="Arial" w:cs="Arial"/>
          <w:sz w:val="22"/>
          <w:szCs w:val="22"/>
        </w:rPr>
        <w:t>а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 xml:space="preserve"> је </w:t>
      </w:r>
      <w:r w:rsidR="00506101" w:rsidRPr="002559F9">
        <w:rPr>
          <w:rFonts w:ascii="Arial" w:hAnsi="Arial" w:cs="Arial"/>
          <w:sz w:val="22"/>
          <w:szCs w:val="22"/>
        </w:rPr>
        <w:t>понуда са ценом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06101" w:rsidRPr="002559F9">
        <w:rPr>
          <w:rFonts w:ascii="Arial" w:hAnsi="Arial" w:cs="Arial"/>
          <w:sz w:val="22"/>
          <w:szCs w:val="22"/>
        </w:rPr>
        <w:t xml:space="preserve">временски прва пристигла на </w:t>
      </w:r>
      <w:r w:rsidR="00552ECC" w:rsidRPr="002559F9">
        <w:rPr>
          <w:rFonts w:ascii="Arial" w:hAnsi="Arial" w:cs="Arial"/>
          <w:sz w:val="22"/>
          <w:szCs w:val="22"/>
          <w:lang w:val="sr-Cyrl-RS"/>
        </w:rPr>
        <w:t>електронску адресу</w:t>
      </w:r>
      <w:r w:rsidR="00506101" w:rsidRPr="002559F9">
        <w:rPr>
          <w:rFonts w:ascii="Arial" w:hAnsi="Arial" w:cs="Arial"/>
          <w:sz w:val="22"/>
          <w:szCs w:val="22"/>
        </w:rPr>
        <w:t xml:space="preserve"> организатора аукције</w:t>
      </w:r>
      <w:r w:rsidR="00552ECC" w:rsidRPr="002559F9">
        <w:rPr>
          <w:rFonts w:ascii="Arial" w:hAnsi="Arial" w:cs="Arial"/>
          <w:sz w:val="22"/>
          <w:szCs w:val="22"/>
          <w:lang w:val="sr-Cyrl-RS"/>
        </w:rPr>
        <w:t xml:space="preserve"> из тачке 3.1.1. овог Позива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>.</w:t>
      </w:r>
    </w:p>
    <w:p w14:paraId="6BDEBB96" w14:textId="161AD215" w:rsidR="00506101" w:rsidRPr="002559F9" w:rsidRDefault="002559F9" w:rsidP="0024476F">
      <w:pPr>
        <w:numPr>
          <w:ilvl w:val="1"/>
          <w:numId w:val="14"/>
        </w:numPr>
        <w:tabs>
          <w:tab w:val="left" w:pos="851"/>
        </w:tabs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2559F9">
        <w:rPr>
          <w:rFonts w:ascii="Arial" w:hAnsi="Arial" w:cs="Arial"/>
          <w:sz w:val="22"/>
          <w:szCs w:val="22"/>
          <w:lang w:val="sr-Cyrl-RS"/>
        </w:rPr>
        <w:t>П</w:t>
      </w:r>
      <w:r w:rsidR="00DC557F" w:rsidRPr="002559F9">
        <w:rPr>
          <w:rFonts w:ascii="Arial" w:hAnsi="Arial" w:cs="Arial"/>
          <w:sz w:val="22"/>
          <w:szCs w:val="22"/>
          <w:lang w:val="sr-Cyrl-RS"/>
        </w:rPr>
        <w:t>односиоци Пријаве</w:t>
      </w:r>
      <w:r w:rsidR="00506101" w:rsidRPr="002559F9">
        <w:rPr>
          <w:rFonts w:ascii="Arial" w:hAnsi="Arial" w:cs="Arial"/>
          <w:sz w:val="22"/>
          <w:szCs w:val="22"/>
          <w:lang w:val="ru-RU"/>
        </w:rPr>
        <w:t xml:space="preserve"> </w:t>
      </w:r>
      <w:r w:rsidR="00506101" w:rsidRPr="002559F9">
        <w:rPr>
          <w:rFonts w:ascii="Arial" w:hAnsi="Arial" w:cs="Arial"/>
          <w:sz w:val="22"/>
          <w:szCs w:val="22"/>
          <w:lang w:val="sr-Latn-CS"/>
        </w:rPr>
        <w:t xml:space="preserve">ће бити обавештени о резултатима аукције </w:t>
      </w:r>
      <w:r w:rsidR="00506101" w:rsidRPr="002559F9">
        <w:rPr>
          <w:rFonts w:ascii="Arial" w:hAnsi="Arial" w:cs="Arial"/>
          <w:sz w:val="22"/>
          <w:szCs w:val="22"/>
          <w:lang w:val="sr-Cyrl-RS"/>
        </w:rPr>
        <w:t>благовремено</w:t>
      </w:r>
      <w:r w:rsidR="00B17982">
        <w:rPr>
          <w:rFonts w:ascii="Arial" w:hAnsi="Arial" w:cs="Arial"/>
          <w:sz w:val="22"/>
          <w:szCs w:val="22"/>
          <w:lang w:val="sr-Cyrl-RS"/>
        </w:rPr>
        <w:t>, телефонским или писаним путем.</w:t>
      </w:r>
    </w:p>
    <w:p w14:paraId="5ACF559D" w14:textId="7A1BE609" w:rsidR="00477A8D" w:rsidRPr="006C6905" w:rsidRDefault="00477A8D" w:rsidP="00460895">
      <w:pPr>
        <w:pStyle w:val="ListParagraph"/>
        <w:numPr>
          <w:ilvl w:val="1"/>
          <w:numId w:val="14"/>
        </w:numPr>
        <w:tabs>
          <w:tab w:val="left" w:pos="709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2559F9">
        <w:rPr>
          <w:rFonts w:ascii="Arial" w:hAnsi="Arial" w:cs="Arial"/>
          <w:sz w:val="22"/>
          <w:szCs w:val="22"/>
          <w:lang w:val="sr-Latn-CS"/>
        </w:rPr>
        <w:t xml:space="preserve">У складу са </w:t>
      </w:r>
      <w:r w:rsidR="00F73CE5" w:rsidRPr="002559F9">
        <w:rPr>
          <w:rFonts w:ascii="Arial" w:hAnsi="Arial" w:cs="Arial"/>
          <w:sz w:val="22"/>
          <w:szCs w:val="22"/>
          <w:lang w:val="sr-Cyrl-RS"/>
        </w:rPr>
        <w:t>овим Позивом</w:t>
      </w:r>
      <w:r w:rsidR="002559F9" w:rsidRPr="002559F9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2559F9">
        <w:rPr>
          <w:rFonts w:ascii="Arial" w:hAnsi="Arial" w:cs="Arial"/>
          <w:sz w:val="22"/>
          <w:szCs w:val="22"/>
          <w:lang w:val="sr-Latn-CS"/>
        </w:rPr>
        <w:t xml:space="preserve">и позитивно правним прописима Републике Србије, на основу резултата аукције, 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са </w:t>
      </w:r>
      <w:r w:rsidR="008F50B4">
        <w:rPr>
          <w:rFonts w:ascii="Arial" w:hAnsi="Arial" w:cs="Arial"/>
          <w:sz w:val="22"/>
          <w:szCs w:val="22"/>
          <w:lang w:val="sr-Cyrl-RS"/>
        </w:rPr>
        <w:t>победником аукције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 ће бити закључен уговор о </w:t>
      </w:r>
      <w:r w:rsidRPr="008B270E">
        <w:rPr>
          <w:rFonts w:ascii="Arial" w:hAnsi="Arial" w:cs="Arial"/>
          <w:sz w:val="22"/>
          <w:szCs w:val="22"/>
        </w:rPr>
        <w:t>купопродаји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663D7">
        <w:rPr>
          <w:rFonts w:ascii="Arial" w:hAnsi="Arial" w:cs="Arial"/>
          <w:i/>
          <w:sz w:val="22"/>
          <w:szCs w:val="22"/>
          <w:lang w:val="sr-Cyrl-RS"/>
        </w:rPr>
        <w:t>неопасног отпада по лотовима,</w:t>
      </w:r>
      <w:r w:rsidR="00BA326B" w:rsidRPr="001F5148">
        <w:rPr>
          <w:rFonts w:ascii="Arial" w:hAnsi="Arial" w:cs="Arial"/>
          <w:i/>
          <w:color w:val="FF0000"/>
          <w:sz w:val="20"/>
          <w:szCs w:val="22"/>
          <w:lang w:val="sr-Latn-CS"/>
        </w:rPr>
        <w:t xml:space="preserve"> </w:t>
      </w:r>
      <w:r w:rsidR="00506101" w:rsidRPr="008B270E">
        <w:rPr>
          <w:rFonts w:ascii="Arial" w:hAnsi="Arial" w:cs="Arial"/>
          <w:i/>
          <w:sz w:val="22"/>
          <w:szCs w:val="22"/>
          <w:lang w:val="sr-Latn-CS"/>
        </w:rPr>
        <w:t xml:space="preserve">у </w:t>
      </w:r>
      <w:r w:rsidR="00506101" w:rsidRPr="008B270E">
        <w:rPr>
          <w:rFonts w:ascii="Arial" w:hAnsi="Arial" w:cs="Arial"/>
          <w:sz w:val="22"/>
          <w:szCs w:val="22"/>
          <w:lang w:val="sr-Latn-CS"/>
        </w:rPr>
        <w:t xml:space="preserve">року од </w:t>
      </w:r>
      <w:r w:rsidR="00506101" w:rsidRPr="008B270E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10</w:t>
      </w:r>
      <w:r w:rsidR="00506101" w:rsidRPr="008B270E"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  <w:t xml:space="preserve"> радних дана од дана</w:t>
      </w:r>
      <w:r w:rsidR="007F0226" w:rsidRPr="008B270E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 xml:space="preserve"> проглашења победника</w:t>
      </w:r>
      <w:r w:rsidRPr="008B270E">
        <w:rPr>
          <w:rFonts w:ascii="Arial" w:hAnsi="Arial" w:cs="Arial"/>
          <w:sz w:val="22"/>
          <w:szCs w:val="22"/>
          <w:lang w:val="sr-Latn-CS"/>
        </w:rPr>
        <w:t>.</w:t>
      </w:r>
    </w:p>
    <w:p w14:paraId="5F144612" w14:textId="77777777" w:rsidR="006C6905" w:rsidRPr="00F57282" w:rsidRDefault="006C6905" w:rsidP="006C6905">
      <w:pPr>
        <w:pStyle w:val="ListParagraph"/>
        <w:spacing w:before="120" w:after="120"/>
        <w:ind w:left="709"/>
        <w:jc w:val="both"/>
        <w:rPr>
          <w:rFonts w:ascii="Arial" w:hAnsi="Arial" w:cs="Arial"/>
          <w:sz w:val="22"/>
          <w:szCs w:val="22"/>
        </w:rPr>
      </w:pPr>
    </w:p>
    <w:p w14:paraId="27D0F8CE" w14:textId="2E1A0854" w:rsidR="00F57282" w:rsidRDefault="00F57282" w:rsidP="00F57282">
      <w:pPr>
        <w:pStyle w:val="ListParagraph"/>
        <w:spacing w:before="120" w:after="120"/>
        <w:ind w:left="709"/>
        <w:jc w:val="both"/>
        <w:rPr>
          <w:rFonts w:ascii="Arial" w:hAnsi="Arial" w:cs="Arial"/>
          <w:sz w:val="22"/>
          <w:szCs w:val="22"/>
        </w:rPr>
      </w:pPr>
    </w:p>
    <w:p w14:paraId="37BE3C08" w14:textId="6F1044BE" w:rsidR="00173766" w:rsidRDefault="00173766" w:rsidP="00F57282">
      <w:pPr>
        <w:pStyle w:val="ListParagraph"/>
        <w:spacing w:before="120" w:after="120"/>
        <w:ind w:left="709"/>
        <w:jc w:val="both"/>
        <w:rPr>
          <w:rFonts w:ascii="Arial" w:hAnsi="Arial" w:cs="Arial"/>
          <w:sz w:val="22"/>
          <w:szCs w:val="22"/>
        </w:rPr>
      </w:pPr>
    </w:p>
    <w:p w14:paraId="5E2A29C7" w14:textId="77777777" w:rsidR="00C32FC9" w:rsidRDefault="00C32FC9" w:rsidP="00F57282">
      <w:pPr>
        <w:pStyle w:val="ListParagraph"/>
        <w:spacing w:before="120" w:after="120"/>
        <w:ind w:left="709"/>
        <w:jc w:val="both"/>
        <w:rPr>
          <w:rFonts w:ascii="Arial" w:hAnsi="Arial" w:cs="Arial"/>
          <w:sz w:val="22"/>
          <w:szCs w:val="22"/>
        </w:rPr>
      </w:pPr>
    </w:p>
    <w:p w14:paraId="006FC0A8" w14:textId="5A3EA0BB" w:rsidR="00173766" w:rsidRDefault="00173766" w:rsidP="00F57282">
      <w:pPr>
        <w:pStyle w:val="ListParagraph"/>
        <w:spacing w:before="120" w:after="120"/>
        <w:ind w:left="709"/>
        <w:jc w:val="both"/>
        <w:rPr>
          <w:rFonts w:ascii="Arial" w:hAnsi="Arial" w:cs="Arial"/>
          <w:sz w:val="22"/>
          <w:szCs w:val="22"/>
        </w:rPr>
      </w:pPr>
    </w:p>
    <w:p w14:paraId="2FA90C83" w14:textId="0351D616" w:rsidR="00173766" w:rsidRDefault="00173766" w:rsidP="00F57282">
      <w:pPr>
        <w:pStyle w:val="ListParagraph"/>
        <w:spacing w:before="120" w:after="120"/>
        <w:ind w:left="709"/>
        <w:jc w:val="both"/>
        <w:rPr>
          <w:rFonts w:ascii="Arial" w:hAnsi="Arial" w:cs="Arial"/>
          <w:sz w:val="22"/>
          <w:szCs w:val="22"/>
        </w:rPr>
      </w:pPr>
    </w:p>
    <w:p w14:paraId="758EAAF5" w14:textId="77777777" w:rsidR="00173766" w:rsidRPr="008B270E" w:rsidRDefault="00173766" w:rsidP="00F57282">
      <w:pPr>
        <w:pStyle w:val="ListParagraph"/>
        <w:spacing w:before="120" w:after="120"/>
        <w:ind w:left="709"/>
        <w:jc w:val="both"/>
        <w:rPr>
          <w:rFonts w:ascii="Arial" w:hAnsi="Arial" w:cs="Arial"/>
          <w:sz w:val="22"/>
          <w:szCs w:val="22"/>
        </w:rPr>
      </w:pPr>
    </w:p>
    <w:p w14:paraId="16E5CFA1" w14:textId="77777777" w:rsidR="00744A5C" w:rsidRPr="00744A5C" w:rsidRDefault="00A73F5E" w:rsidP="00744A5C">
      <w:pPr>
        <w:pStyle w:val="ListParagraph"/>
        <w:numPr>
          <w:ilvl w:val="0"/>
          <w:numId w:val="14"/>
        </w:numPr>
        <w:spacing w:before="240" w:after="120"/>
        <w:ind w:left="357" w:hanging="357"/>
        <w:contextualSpacing w:val="0"/>
        <w:rPr>
          <w:rFonts w:ascii="Arial" w:hAnsi="Arial" w:cs="Arial"/>
          <w:b/>
          <w:strike/>
          <w:sz w:val="22"/>
          <w:szCs w:val="22"/>
          <w:lang w:val="sr-Latn-CS"/>
        </w:rPr>
      </w:pPr>
      <w:r w:rsidRPr="008B270E">
        <w:rPr>
          <w:rFonts w:ascii="Arial" w:hAnsi="Arial" w:cs="Arial"/>
          <w:b/>
          <w:sz w:val="22"/>
          <w:szCs w:val="22"/>
          <w:lang w:val="sr-Cyrl-RS"/>
        </w:rPr>
        <w:t>Обавезни</w:t>
      </w:r>
      <w:r w:rsidR="00142905" w:rsidRPr="008B270E">
        <w:rPr>
          <w:rFonts w:ascii="Arial" w:hAnsi="Arial" w:cs="Arial"/>
          <w:b/>
          <w:sz w:val="22"/>
          <w:szCs w:val="22"/>
          <w:lang w:val="sr-Cyrl-RS"/>
        </w:rPr>
        <w:t xml:space="preserve"> услови за </w:t>
      </w:r>
      <w:r w:rsidR="00D1381F" w:rsidRPr="002559F9">
        <w:rPr>
          <w:rFonts w:ascii="Arial" w:hAnsi="Arial" w:cs="Arial"/>
          <w:b/>
          <w:sz w:val="22"/>
          <w:szCs w:val="22"/>
          <w:lang w:val="sr-Cyrl-RS" w:eastAsia="en-US"/>
        </w:rPr>
        <w:t>подносиоца Пријаве</w:t>
      </w:r>
    </w:p>
    <w:p w14:paraId="095B1055" w14:textId="77777777" w:rsidR="00567AB4" w:rsidRPr="008B270E" w:rsidRDefault="00567AB4">
      <w:pPr>
        <w:spacing w:before="120" w:after="120"/>
        <w:jc w:val="both"/>
        <w:rPr>
          <w:rFonts w:ascii="Arial" w:hAnsi="Arial" w:cs="Arial"/>
          <w:b/>
          <w:i/>
          <w:sz w:val="22"/>
          <w:szCs w:val="22"/>
          <w:lang w:val="sr-Cyrl-RS"/>
        </w:rPr>
      </w:pPr>
      <w:r w:rsidRPr="008B270E">
        <w:rPr>
          <w:rFonts w:ascii="Arial" w:hAnsi="Arial" w:cs="Arial"/>
          <w:b/>
          <w:i/>
          <w:sz w:val="22"/>
          <w:szCs w:val="22"/>
          <w:lang w:val="sr-Latn-CS"/>
        </w:rPr>
        <w:t>Обавезни услови за учеснике аукције</w:t>
      </w:r>
      <w:r w:rsidRPr="008B270E">
        <w:rPr>
          <w:rFonts w:ascii="Arial" w:hAnsi="Arial" w:cs="Arial"/>
          <w:b/>
          <w:i/>
          <w:sz w:val="22"/>
          <w:szCs w:val="22"/>
          <w:lang w:val="ru-RU"/>
        </w:rPr>
        <w:t xml:space="preserve"> су:</w:t>
      </w:r>
    </w:p>
    <w:p w14:paraId="058E533E" w14:textId="77777777" w:rsidR="00DB4426" w:rsidRPr="008B270E" w:rsidRDefault="00DB4426" w:rsidP="00C30FD9">
      <w:pPr>
        <w:pStyle w:val="ListParagraph"/>
        <w:numPr>
          <w:ilvl w:val="0"/>
          <w:numId w:val="19"/>
        </w:numPr>
        <w:spacing w:before="120" w:after="120"/>
        <w:contextualSpacing w:val="0"/>
        <w:jc w:val="both"/>
        <w:rPr>
          <w:rFonts w:ascii="Arial" w:hAnsi="Arial" w:cs="Arial"/>
          <w:sz w:val="22"/>
          <w:szCs w:val="22"/>
          <w:lang w:val="sr-Latn-C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t xml:space="preserve">да </w:t>
      </w:r>
      <w:r w:rsidR="00292044" w:rsidRPr="008B270E">
        <w:rPr>
          <w:rFonts w:ascii="Arial" w:hAnsi="Arial" w:cs="Arial"/>
          <w:sz w:val="22"/>
          <w:szCs w:val="22"/>
          <w:lang w:val="sr-Cyrl-RS"/>
        </w:rPr>
        <w:t xml:space="preserve">о свом трошку и </w:t>
      </w:r>
      <w:r w:rsidRPr="008B270E">
        <w:rPr>
          <w:rFonts w:ascii="Arial" w:hAnsi="Arial" w:cs="Arial"/>
          <w:sz w:val="22"/>
          <w:szCs w:val="22"/>
          <w:lang w:val="sr-Latn-CS"/>
        </w:rPr>
        <w:t>сопственим сре</w:t>
      </w:r>
      <w:r w:rsidR="003E7436" w:rsidRPr="008B270E">
        <w:rPr>
          <w:rFonts w:ascii="Arial" w:hAnsi="Arial" w:cs="Arial"/>
          <w:sz w:val="22"/>
          <w:szCs w:val="22"/>
          <w:lang w:val="sr-Latn-CS"/>
        </w:rPr>
        <w:t xml:space="preserve">дствима </w:t>
      </w:r>
      <w:r w:rsidR="00292044" w:rsidRPr="008B270E">
        <w:rPr>
          <w:rFonts w:ascii="Arial" w:hAnsi="Arial" w:cs="Arial"/>
          <w:sz w:val="22"/>
          <w:szCs w:val="22"/>
          <w:lang w:val="sr-Cyrl-RS"/>
        </w:rPr>
        <w:t xml:space="preserve">преузму предмет аукције из објеката </w:t>
      </w:r>
      <w:r w:rsidR="00BA326B" w:rsidRPr="008B270E">
        <w:rPr>
          <w:rFonts w:ascii="Arial" w:hAnsi="Arial" w:cs="Arial"/>
          <w:sz w:val="22"/>
          <w:szCs w:val="22"/>
          <w:lang w:val="sr-Cyrl-RS"/>
        </w:rPr>
        <w:t xml:space="preserve">Организатора аукције, </w:t>
      </w:r>
      <w:r w:rsidR="00292044" w:rsidRPr="008B270E">
        <w:rPr>
          <w:rFonts w:ascii="Arial" w:hAnsi="Arial" w:cs="Arial"/>
          <w:sz w:val="22"/>
          <w:szCs w:val="22"/>
          <w:lang w:val="sr-Cyrl-RS"/>
        </w:rPr>
        <w:t xml:space="preserve">где се предмет аукције налази и </w:t>
      </w:r>
      <w:r w:rsidR="003E7436" w:rsidRPr="008B270E">
        <w:rPr>
          <w:rFonts w:ascii="Arial" w:hAnsi="Arial" w:cs="Arial"/>
          <w:sz w:val="22"/>
          <w:szCs w:val="22"/>
          <w:lang w:val="sr-Latn-CS"/>
        </w:rPr>
        <w:t>одвезу купљен</w:t>
      </w:r>
      <w:r w:rsidR="003E7436" w:rsidRPr="008B270E">
        <w:rPr>
          <w:rFonts w:ascii="Arial" w:hAnsi="Arial" w:cs="Arial"/>
          <w:sz w:val="22"/>
          <w:szCs w:val="22"/>
          <w:lang w:val="sr-Cyrl-RS"/>
        </w:rPr>
        <w:t>у робу</w:t>
      </w:r>
      <w:r w:rsidR="005B5AF8" w:rsidRPr="008B270E">
        <w:rPr>
          <w:rFonts w:ascii="Arial" w:hAnsi="Arial" w:cs="Arial"/>
          <w:sz w:val="22"/>
          <w:szCs w:val="22"/>
        </w:rPr>
        <w:t>;</w:t>
      </w:r>
    </w:p>
    <w:p w14:paraId="401C1424" w14:textId="77777777" w:rsidR="00DB4426" w:rsidRPr="008B270E" w:rsidRDefault="00DB4426" w:rsidP="00C30FD9">
      <w:pPr>
        <w:pStyle w:val="ListParagraph"/>
        <w:numPr>
          <w:ilvl w:val="0"/>
          <w:numId w:val="19"/>
        </w:numPr>
        <w:spacing w:before="120" w:after="120"/>
        <w:contextualSpacing w:val="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t>Примопредаја робе врши се по уплати 100% износа</w:t>
      </w:r>
      <w:r w:rsidRPr="008B270E">
        <w:rPr>
          <w:rFonts w:ascii="Arial" w:hAnsi="Arial" w:cs="Arial"/>
          <w:sz w:val="22"/>
          <w:szCs w:val="22"/>
        </w:rPr>
        <w:t xml:space="preserve"> п</w:t>
      </w:r>
      <w:r w:rsidRPr="008B270E">
        <w:rPr>
          <w:rFonts w:ascii="Arial" w:hAnsi="Arial" w:cs="Arial"/>
          <w:sz w:val="22"/>
          <w:szCs w:val="22"/>
          <w:lang w:val="sr-Cyrl-RS"/>
        </w:rPr>
        <w:t>онуђене цене</w:t>
      </w:r>
      <w:r w:rsidRPr="008B270E">
        <w:rPr>
          <w:rFonts w:ascii="Arial" w:hAnsi="Arial" w:cs="Arial"/>
          <w:sz w:val="22"/>
          <w:szCs w:val="22"/>
        </w:rPr>
        <w:t xml:space="preserve"> робе (авансно плаћање)</w:t>
      </w:r>
    </w:p>
    <w:p w14:paraId="103D7FC6" w14:textId="77777777" w:rsidR="00296017" w:rsidRPr="00460895" w:rsidRDefault="00296017" w:rsidP="00460895">
      <w:pPr>
        <w:pStyle w:val="ListParagraph"/>
        <w:spacing w:before="120" w:after="120"/>
        <w:ind w:left="540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225B887A" w14:textId="77777777" w:rsidR="00296017" w:rsidRPr="008B270E" w:rsidRDefault="00296017" w:rsidP="00B41BBA">
      <w:pPr>
        <w:rPr>
          <w:rFonts w:ascii="Arial" w:hAnsi="Arial" w:cs="Arial"/>
          <w:i/>
          <w:sz w:val="22"/>
          <w:szCs w:val="22"/>
          <w:lang w:val="sr-Cyrl-RS"/>
        </w:rPr>
      </w:pPr>
    </w:p>
    <w:p w14:paraId="2C8F76FB" w14:textId="77777777" w:rsidR="003E7436" w:rsidRPr="008B270E" w:rsidRDefault="003E7436" w:rsidP="00B41BBA">
      <w:pPr>
        <w:rPr>
          <w:rFonts w:ascii="Arial" w:hAnsi="Arial" w:cs="Arial"/>
          <w:i/>
          <w:sz w:val="22"/>
          <w:szCs w:val="22"/>
          <w:lang w:val="ru-RU"/>
        </w:rPr>
        <w:sectPr w:rsidR="003E7436" w:rsidRPr="008B270E" w:rsidSect="004E364C">
          <w:footerReference w:type="even" r:id="rId27"/>
          <w:footerReference w:type="default" r:id="rId28"/>
          <w:footerReference w:type="first" r:id="rId29"/>
          <w:pgSz w:w="12240" w:h="15840"/>
          <w:pgMar w:top="709" w:right="1134" w:bottom="425" w:left="1134" w:header="426" w:footer="346" w:gutter="0"/>
          <w:pgNumType w:start="1"/>
          <w:cols w:space="720"/>
          <w:titlePg/>
          <w:docGrid w:linePitch="360"/>
        </w:sectPr>
      </w:pPr>
    </w:p>
    <w:p w14:paraId="16D439AD" w14:textId="77777777" w:rsidR="00567AB4" w:rsidRPr="008B270E" w:rsidRDefault="00657198" w:rsidP="00506101">
      <w:pPr>
        <w:pStyle w:val="ListParagraph"/>
        <w:numPr>
          <w:ilvl w:val="0"/>
          <w:numId w:val="14"/>
        </w:numPr>
        <w:spacing w:before="240" w:after="120"/>
        <w:ind w:left="0" w:firstLine="0"/>
        <w:contextualSpacing w:val="0"/>
        <w:rPr>
          <w:rFonts w:ascii="Arial" w:hAnsi="Arial" w:cs="Arial"/>
          <w:i/>
          <w:sz w:val="22"/>
          <w:szCs w:val="22"/>
        </w:rPr>
      </w:pPr>
      <w:r w:rsidRPr="008B270E">
        <w:rPr>
          <w:rFonts w:ascii="Arial" w:hAnsi="Arial" w:cs="Arial"/>
          <w:b/>
          <w:sz w:val="22"/>
          <w:szCs w:val="22"/>
          <w:lang w:val="sr-Cyrl-RS"/>
        </w:rPr>
        <w:lastRenderedPageBreak/>
        <w:t>И</w:t>
      </w:r>
      <w:r w:rsidRPr="008B270E">
        <w:rPr>
          <w:rFonts w:ascii="Arial" w:hAnsi="Arial" w:cs="Arial"/>
          <w:b/>
          <w:sz w:val="22"/>
          <w:szCs w:val="22"/>
          <w:lang w:val="en-US"/>
        </w:rPr>
        <w:t>нформативна</w:t>
      </w:r>
      <w:r w:rsidRPr="008B270E">
        <w:rPr>
          <w:rFonts w:ascii="Arial" w:hAnsi="Arial" w:cs="Arial"/>
          <w:b/>
          <w:sz w:val="22"/>
          <w:szCs w:val="22"/>
        </w:rPr>
        <w:t xml:space="preserve"> </w:t>
      </w:r>
      <w:r w:rsidRPr="008B270E">
        <w:rPr>
          <w:rFonts w:ascii="Arial" w:hAnsi="Arial" w:cs="Arial"/>
          <w:b/>
          <w:sz w:val="22"/>
          <w:szCs w:val="22"/>
          <w:lang w:val="en-US"/>
        </w:rPr>
        <w:t>карта</w:t>
      </w:r>
      <w:r w:rsidRPr="008B270E">
        <w:rPr>
          <w:rFonts w:ascii="Arial" w:hAnsi="Arial" w:cs="Arial"/>
          <w:b/>
          <w:sz w:val="22"/>
          <w:szCs w:val="22"/>
        </w:rPr>
        <w:t xml:space="preserve"> </w:t>
      </w:r>
      <w:r w:rsidRPr="008B270E">
        <w:rPr>
          <w:rFonts w:ascii="Arial" w:hAnsi="Arial" w:cs="Arial"/>
          <w:b/>
          <w:sz w:val="22"/>
          <w:szCs w:val="22"/>
          <w:lang w:val="en-US"/>
        </w:rPr>
        <w:t>аукције</w:t>
      </w:r>
    </w:p>
    <w:p w14:paraId="763D7AB4" w14:textId="740778D6" w:rsidR="002C5EE0" w:rsidRDefault="002C5EE0" w:rsidP="00567AB4">
      <w:pPr>
        <w:rPr>
          <w:rFonts w:ascii="Arial" w:hAnsi="Arial" w:cs="Arial"/>
          <w:lang w:val="sr-Latn-CS"/>
        </w:rPr>
      </w:pP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9220"/>
      </w:tblGrid>
      <w:tr w:rsidR="002954AF" w:rsidRPr="00B45692" w14:paraId="4D25F9AD" w14:textId="77777777" w:rsidTr="002107B4">
        <w:trPr>
          <w:trHeight w:val="280"/>
          <w:jc w:val="center"/>
        </w:trPr>
        <w:tc>
          <w:tcPr>
            <w:tcW w:w="9770" w:type="dxa"/>
            <w:gridSpan w:val="2"/>
            <w:shd w:val="clear" w:color="auto" w:fill="C0C0C0"/>
          </w:tcPr>
          <w:p w14:paraId="103E9D52" w14:textId="77777777" w:rsidR="002954AF" w:rsidRPr="008B270E" w:rsidRDefault="002954AF" w:rsidP="002107B4">
            <w:pPr>
              <w:pStyle w:val="NormalWeb"/>
              <w:widowControl w:val="0"/>
              <w:tabs>
                <w:tab w:val="left" w:pos="1365"/>
              </w:tabs>
              <w:autoSpaceDE w:val="0"/>
              <w:autoSpaceDN w:val="0"/>
              <w:adjustRightInd w:val="0"/>
              <w:spacing w:before="120" w:beforeAutospacing="0" w:after="120" w:afterAutospacing="0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 w:rsidRPr="008B270E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Pr="008B270E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Подношење пријава и понуда са ценом</w:t>
            </w:r>
          </w:p>
        </w:tc>
      </w:tr>
      <w:tr w:rsidR="002954AF" w:rsidRPr="00B45692" w14:paraId="2DB431E7" w14:textId="77777777" w:rsidTr="002107B4">
        <w:trPr>
          <w:trHeight w:val="569"/>
          <w:jc w:val="center"/>
        </w:trPr>
        <w:tc>
          <w:tcPr>
            <w:tcW w:w="550" w:type="dxa"/>
          </w:tcPr>
          <w:p w14:paraId="44E8461A" w14:textId="77777777" w:rsidR="002954AF" w:rsidRPr="008B270E" w:rsidRDefault="002954AF" w:rsidP="002107B4">
            <w:pPr>
              <w:pStyle w:val="NormalWeb"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270E">
              <w:rPr>
                <w:rFonts w:ascii="Arial" w:hAnsi="Arial" w:cs="Arial"/>
                <w:b/>
                <w:sz w:val="20"/>
                <w:szCs w:val="20"/>
              </w:rPr>
              <w:t>1.1.</w:t>
            </w:r>
          </w:p>
        </w:tc>
        <w:tc>
          <w:tcPr>
            <w:tcW w:w="9220" w:type="dxa"/>
          </w:tcPr>
          <w:p w14:paraId="1DD62EA3" w14:textId="77777777" w:rsidR="002954AF" w:rsidRPr="008B270E" w:rsidRDefault="002954AF" w:rsidP="002107B4">
            <w:pPr>
              <w:pStyle w:val="NormalWeb"/>
              <w:widowControl w:val="0"/>
              <w:autoSpaceDE w:val="0"/>
              <w:autoSpaceDN w:val="0"/>
              <w:adjustRightInd w:val="0"/>
              <w:spacing w:before="40" w:beforeAutospacing="0" w:after="4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270E">
              <w:rPr>
                <w:rFonts w:ascii="Arial" w:hAnsi="Arial" w:cs="Arial"/>
                <w:b/>
                <w:sz w:val="20"/>
                <w:szCs w:val="20"/>
                <w:lang w:val="sr-Latn-CS"/>
              </w:rPr>
              <w:t xml:space="preserve">Назив </w:t>
            </w:r>
            <w:r w:rsidRPr="008B270E">
              <w:rPr>
                <w:rFonts w:ascii="Arial" w:hAnsi="Arial" w:cs="Arial"/>
                <w:b/>
                <w:spacing w:val="6"/>
                <w:sz w:val="20"/>
                <w:szCs w:val="20"/>
                <w:lang w:val="sr-Latn-CS"/>
              </w:rPr>
              <w:t>Организатора аукције:</w:t>
            </w:r>
            <w:r w:rsidRPr="008B270E">
              <w:rPr>
                <w:rFonts w:ascii="Arial" w:hAnsi="Arial" w:cs="Arial"/>
                <w:spacing w:val="6"/>
                <w:sz w:val="20"/>
                <w:szCs w:val="20"/>
                <w:lang w:val="sr-Latn-CS"/>
              </w:rPr>
              <w:t xml:space="preserve">  </w:t>
            </w:r>
            <w:r>
              <w:rPr>
                <w:rFonts w:ascii="Arial" w:hAnsi="Arial" w:cs="Arial"/>
                <w:spacing w:val="6"/>
                <w:sz w:val="20"/>
                <w:szCs w:val="20"/>
                <w:lang w:val="sr-Cyrl-RS"/>
              </w:rPr>
              <w:t>ХИП-Петрохемија д.о.о. Панчево</w:t>
            </w:r>
            <w:r>
              <w:rPr>
                <w:rFonts w:ascii="Arial" w:hAnsi="Arial" w:cs="Arial"/>
                <w:spacing w:val="6"/>
                <w:sz w:val="20"/>
                <w:szCs w:val="20"/>
                <w:lang w:val="sr-Latn-CS"/>
              </w:rPr>
              <w:t xml:space="preserve"> </w:t>
            </w:r>
            <w:r w:rsidRPr="008B270E">
              <w:rPr>
                <w:rFonts w:ascii="Arial" w:hAnsi="Arial" w:cs="Arial"/>
                <w:spacing w:val="6"/>
                <w:sz w:val="20"/>
                <w:szCs w:val="20"/>
                <w:lang w:val="sr-Latn-CS"/>
              </w:rPr>
              <w:t>(Организато</w:t>
            </w:r>
            <w:r w:rsidRPr="008B270E">
              <w:rPr>
                <w:rFonts w:ascii="Arial" w:hAnsi="Arial" w:cs="Arial"/>
                <w:spacing w:val="6"/>
                <w:sz w:val="20"/>
                <w:szCs w:val="20"/>
              </w:rPr>
              <w:t>р аукције)</w:t>
            </w:r>
          </w:p>
          <w:p w14:paraId="3CC7D8DD" w14:textId="77777777" w:rsidR="002954AF" w:rsidRPr="00F73CE5" w:rsidRDefault="002954AF" w:rsidP="002107B4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>Поштанска адреса</w:t>
            </w:r>
            <w:r w:rsidRPr="00F73CE5">
              <w:rPr>
                <w:rFonts w:ascii="Arial" w:hAnsi="Arial" w:cs="Arial"/>
                <w:sz w:val="20"/>
                <w:szCs w:val="20"/>
                <w:lang w:val="ru-RU"/>
              </w:rPr>
              <w:t>:</w:t>
            </w: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 xml:space="preserve"> </w:t>
            </w:r>
            <w:r w:rsidRPr="0024476F">
              <w:rPr>
                <w:rFonts w:ascii="Arial" w:hAnsi="Arial" w:cs="Arial"/>
                <w:sz w:val="20"/>
                <w:szCs w:val="20"/>
                <w:lang w:val="sr-Latn-CS"/>
              </w:rPr>
              <w:t>Спољностарчевачка 82,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26000</w:t>
            </w:r>
            <w:r w:rsidRPr="0024476F">
              <w:rPr>
                <w:rFonts w:ascii="Arial" w:hAnsi="Arial" w:cs="Arial"/>
                <w:sz w:val="20"/>
                <w:szCs w:val="20"/>
                <w:lang w:val="sr-Latn-CS"/>
              </w:rPr>
              <w:t xml:space="preserve"> Панчево</w:t>
            </w:r>
          </w:p>
          <w:p w14:paraId="59D77239" w14:textId="77777777" w:rsidR="002954AF" w:rsidRPr="007B3914" w:rsidRDefault="002954AF" w:rsidP="002107B4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>Телефон</w:t>
            </w:r>
            <w:r w:rsidRPr="007B3914">
              <w:rPr>
                <w:rFonts w:ascii="Arial" w:hAnsi="Arial" w:cs="Arial"/>
                <w:sz w:val="20"/>
                <w:szCs w:val="20"/>
                <w:lang w:val="sr-Latn-CS"/>
              </w:rPr>
              <w:t>: 064 8566 305</w:t>
            </w:r>
          </w:p>
          <w:p w14:paraId="3945C9AD" w14:textId="77777777" w:rsidR="002954AF" w:rsidRPr="0039037C" w:rsidRDefault="002954AF" w:rsidP="002107B4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>Контакт особа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:  Милан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Ћирић</w:t>
            </w:r>
          </w:p>
          <w:p w14:paraId="4556CAF0" w14:textId="5620A481" w:rsidR="002954AF" w:rsidRPr="00EC02F6" w:rsidRDefault="002954AF" w:rsidP="002107B4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>Електронска адреса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:</w:t>
            </w:r>
            <w:r w:rsidRPr="0024476F">
              <w:rPr>
                <w:rFonts w:ascii="Arial" w:hAnsi="Arial" w:cs="Arial"/>
                <w:color w:val="202124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hyperlink r:id="rId30" w:history="1">
              <w:r w:rsidRPr="002663D7">
                <w:rPr>
                  <w:rStyle w:val="Hyperlink"/>
                  <w:rFonts w:ascii="Arial" w:hAnsi="Arial" w:cs="Arial"/>
                  <w:u w:val="none"/>
                </w:rPr>
                <w:t>milan</w:t>
              </w:r>
              <w:r w:rsidRPr="002663D7">
                <w:rPr>
                  <w:rStyle w:val="Hyperlink"/>
                  <w:rFonts w:ascii="Arial" w:hAnsi="Arial" w:cs="Arial"/>
                  <w:u w:val="none"/>
                  <w:lang w:val="ru-RU"/>
                </w:rPr>
                <w:t>.</w:t>
              </w:r>
              <w:r w:rsidRPr="002663D7">
                <w:rPr>
                  <w:rStyle w:val="Hyperlink"/>
                  <w:rFonts w:ascii="Arial" w:hAnsi="Arial" w:cs="Arial"/>
                  <w:u w:val="none"/>
                </w:rPr>
                <w:t>b</w:t>
              </w:r>
              <w:r w:rsidRPr="002663D7">
                <w:rPr>
                  <w:rStyle w:val="Hyperlink"/>
                  <w:rFonts w:ascii="Arial" w:hAnsi="Arial" w:cs="Arial"/>
                  <w:u w:val="none"/>
                  <w:lang w:val="ru-RU"/>
                </w:rPr>
                <w:t>.</w:t>
              </w:r>
              <w:r w:rsidRPr="002663D7">
                <w:rPr>
                  <w:rStyle w:val="Hyperlink"/>
                  <w:rFonts w:ascii="Arial" w:hAnsi="Arial" w:cs="Arial"/>
                  <w:u w:val="none"/>
                </w:rPr>
                <w:t>ciric</w:t>
              </w:r>
              <w:r w:rsidRPr="002663D7">
                <w:rPr>
                  <w:rStyle w:val="Hyperlink"/>
                  <w:rFonts w:ascii="Arial" w:hAnsi="Arial" w:cs="Arial"/>
                  <w:u w:val="none"/>
                  <w:lang w:val="ru-RU"/>
                </w:rPr>
                <w:t>@</w:t>
              </w:r>
              <w:r w:rsidRPr="002663D7">
                <w:rPr>
                  <w:rStyle w:val="Hyperlink"/>
                  <w:rFonts w:ascii="Arial" w:hAnsi="Arial" w:cs="Arial"/>
                  <w:u w:val="none"/>
                </w:rPr>
                <w:t>hip</w:t>
              </w:r>
              <w:r w:rsidRPr="002663D7">
                <w:rPr>
                  <w:rStyle w:val="Hyperlink"/>
                  <w:rFonts w:ascii="Arial" w:hAnsi="Arial" w:cs="Arial"/>
                  <w:u w:val="none"/>
                  <w:lang w:val="ru-RU"/>
                </w:rPr>
                <w:t>-</w:t>
              </w:r>
              <w:r w:rsidRPr="002663D7">
                <w:rPr>
                  <w:rStyle w:val="Hyperlink"/>
                  <w:rFonts w:ascii="Arial" w:hAnsi="Arial" w:cs="Arial"/>
                  <w:u w:val="none"/>
                </w:rPr>
                <w:t>petrohemija</w:t>
              </w:r>
              <w:r w:rsidRPr="002663D7">
                <w:rPr>
                  <w:rStyle w:val="Hyperlink"/>
                  <w:rFonts w:ascii="Arial" w:hAnsi="Arial" w:cs="Arial"/>
                  <w:u w:val="none"/>
                  <w:lang w:val="ru-RU"/>
                </w:rPr>
                <w:t>.</w:t>
              </w:r>
              <w:r w:rsidRPr="002663D7">
                <w:rPr>
                  <w:rStyle w:val="Hyperlink"/>
                  <w:rFonts w:ascii="Arial" w:hAnsi="Arial" w:cs="Arial"/>
                  <w:u w:val="none"/>
                </w:rPr>
                <w:t>rs</w:t>
              </w:r>
            </w:hyperlink>
          </w:p>
        </w:tc>
      </w:tr>
      <w:tr w:rsidR="002954AF" w:rsidRPr="00B45692" w14:paraId="4DFBBD70" w14:textId="77777777" w:rsidTr="002107B4">
        <w:trPr>
          <w:trHeight w:val="554"/>
          <w:jc w:val="center"/>
        </w:trPr>
        <w:tc>
          <w:tcPr>
            <w:tcW w:w="550" w:type="dxa"/>
          </w:tcPr>
          <w:p w14:paraId="74EB4727" w14:textId="77777777" w:rsidR="002954AF" w:rsidRPr="008B270E" w:rsidRDefault="002954AF" w:rsidP="002107B4">
            <w:pPr>
              <w:pStyle w:val="NormalWeb"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270E">
              <w:rPr>
                <w:rFonts w:ascii="Arial" w:hAnsi="Arial" w:cs="Arial"/>
                <w:b/>
                <w:sz w:val="20"/>
                <w:szCs w:val="20"/>
              </w:rPr>
              <w:t>1.2.</w:t>
            </w:r>
          </w:p>
        </w:tc>
        <w:tc>
          <w:tcPr>
            <w:tcW w:w="9220" w:type="dxa"/>
          </w:tcPr>
          <w:p w14:paraId="01159404" w14:textId="77777777" w:rsidR="002954AF" w:rsidRPr="008B270E" w:rsidRDefault="002954AF" w:rsidP="002107B4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8B270E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Рокови за достављање докумената за учешће на аукцији</w:t>
            </w:r>
            <w:r w:rsidRPr="008B270E">
              <w:rPr>
                <w:rFonts w:ascii="Arial" w:hAnsi="Arial" w:cs="Arial"/>
                <w:b/>
                <w:sz w:val="20"/>
                <w:szCs w:val="20"/>
                <w:lang w:val="ru-RU"/>
              </w:rPr>
              <w:t>:</w:t>
            </w:r>
          </w:p>
          <w:p w14:paraId="33DBFFD9" w14:textId="77777777" w:rsidR="002954AF" w:rsidRDefault="002954AF" w:rsidP="002107B4">
            <w:pPr>
              <w:pStyle w:val="NormalWeb"/>
              <w:spacing w:before="40" w:beforeAutospacing="0" w:after="40" w:afterAutospacing="0"/>
              <w:jc w:val="both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sr-Latn-CS"/>
              </w:rPr>
            </w:pPr>
            <w:r w:rsidRPr="00F73CE5">
              <w:rPr>
                <w:rStyle w:val="Strong"/>
                <w:rFonts w:ascii="Arial" w:hAnsi="Arial" w:cs="Arial"/>
                <w:b w:val="0"/>
                <w:sz w:val="20"/>
                <w:szCs w:val="20"/>
                <w:lang w:val="sr-Latn-CS"/>
              </w:rPr>
              <w:t>Датум и време почетка пријема</w:t>
            </w: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 xml:space="preserve"> </w:t>
            </w:r>
            <w:r w:rsidRPr="00F73CE5">
              <w:rPr>
                <w:rFonts w:ascii="Arial" w:hAnsi="Arial" w:cs="Arial"/>
                <w:sz w:val="20"/>
                <w:szCs w:val="20"/>
                <w:lang w:val="sr-Cyrl-RS"/>
              </w:rPr>
              <w:t xml:space="preserve">Пријава </w:t>
            </w: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>за учешће на аукцији</w:t>
            </w:r>
            <w:r w:rsidRPr="00F73CE5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понуда са ценом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sr-Latn-CS"/>
              </w:rPr>
              <w:t xml:space="preserve">: </w:t>
            </w:r>
          </w:p>
          <w:p w14:paraId="19F2E99F" w14:textId="72A9F5FE" w:rsidR="002954AF" w:rsidRPr="00F73CE5" w:rsidRDefault="002107B4" w:rsidP="002107B4">
            <w:pPr>
              <w:pStyle w:val="NormalWeb"/>
              <w:spacing w:before="40" w:beforeAutospacing="0" w:after="40" w:afterAutospacing="0"/>
              <w:jc w:val="both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2107B4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0</w:t>
            </w:r>
            <w:r w:rsidRPr="002107B4">
              <w:rPr>
                <w:rStyle w:val="Strong"/>
                <w:rFonts w:ascii="Arial" w:hAnsi="Arial" w:cs="Arial"/>
                <w:sz w:val="20"/>
                <w:szCs w:val="20"/>
                <w:u w:val="single"/>
                <w:lang w:val="sr-Cyrl-RS"/>
              </w:rPr>
              <w:t>9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.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0</w:t>
            </w:r>
            <w:r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3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.202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6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RS"/>
              </w:rPr>
              <w:t>.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 xml:space="preserve"> 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</w:rPr>
              <w:t>г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одине -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 xml:space="preserve"> 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</w:rPr>
              <w:t>12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: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</w:rPr>
              <w:t>00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 xml:space="preserve"> часова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 xml:space="preserve"> 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(по локалном времену)</w:t>
            </w:r>
            <w:r w:rsidR="002954AF" w:rsidRPr="00F73CE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sr-Latn-CS"/>
              </w:rPr>
              <w:t>.</w:t>
            </w:r>
          </w:p>
          <w:p w14:paraId="16F94A2D" w14:textId="77777777" w:rsidR="002954AF" w:rsidRDefault="002954AF" w:rsidP="002107B4">
            <w:pPr>
              <w:pStyle w:val="NormalWeb"/>
              <w:spacing w:before="40" w:beforeAutospacing="0" w:after="40" w:afterAutospacing="0"/>
              <w:jc w:val="both"/>
              <w:rPr>
                <w:rStyle w:val="Strong"/>
                <w:rFonts w:ascii="Arial" w:hAnsi="Arial" w:cs="Arial"/>
                <w:b w:val="0"/>
                <w:sz w:val="20"/>
                <w:szCs w:val="20"/>
                <w:lang w:val="sr-Latn-CS"/>
              </w:rPr>
            </w:pPr>
          </w:p>
          <w:p w14:paraId="749F4E2A" w14:textId="77777777" w:rsidR="002954AF" w:rsidRDefault="002954AF" w:rsidP="002107B4">
            <w:pPr>
              <w:pStyle w:val="NormalWeb"/>
              <w:spacing w:before="40" w:beforeAutospacing="0" w:after="40" w:afterAutospacing="0"/>
              <w:jc w:val="both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sr-Latn-CS"/>
              </w:rPr>
            </w:pPr>
            <w:r w:rsidRPr="00F73CE5">
              <w:rPr>
                <w:rStyle w:val="Strong"/>
                <w:rFonts w:ascii="Arial" w:hAnsi="Arial" w:cs="Arial"/>
                <w:b w:val="0"/>
                <w:sz w:val="20"/>
                <w:szCs w:val="20"/>
                <w:lang w:val="sr-Latn-CS"/>
              </w:rPr>
              <w:t>Датум и време завршетка пријема</w:t>
            </w: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 xml:space="preserve"> </w:t>
            </w:r>
            <w:r w:rsidRPr="00F73CE5">
              <w:rPr>
                <w:rFonts w:ascii="Arial" w:hAnsi="Arial" w:cs="Arial"/>
                <w:sz w:val="20"/>
                <w:szCs w:val="20"/>
                <w:lang w:val="sr-Cyrl-RS"/>
              </w:rPr>
              <w:t xml:space="preserve">Пријава </w:t>
            </w: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>за учешће на аукцији</w:t>
            </w:r>
            <w:r w:rsidRPr="00F73CE5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 и </w:t>
            </w:r>
            <w:r w:rsidRPr="00F73CE5">
              <w:rPr>
                <w:rStyle w:val="Strong"/>
                <w:rFonts w:ascii="Arial" w:hAnsi="Arial" w:cs="Arial"/>
                <w:b w:val="0"/>
                <w:sz w:val="20"/>
                <w:szCs w:val="20"/>
                <w:lang w:val="sr-Latn-CS"/>
              </w:rPr>
              <w:t>понуда са ценом: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sr-Latn-CS"/>
              </w:rPr>
              <w:t xml:space="preserve"> </w:t>
            </w:r>
          </w:p>
          <w:p w14:paraId="1E869117" w14:textId="43127D7D" w:rsidR="002954AF" w:rsidRPr="009A551B" w:rsidRDefault="002107B4" w:rsidP="002107B4">
            <w:pPr>
              <w:pStyle w:val="NormalWeb"/>
              <w:spacing w:before="40" w:beforeAutospacing="0" w:after="40" w:afterAutospacing="0"/>
              <w:jc w:val="both"/>
              <w:rPr>
                <w:rStyle w:val="Strong"/>
                <w:rFonts w:ascii="Arial" w:hAnsi="Arial" w:cs="Arial"/>
                <w:sz w:val="20"/>
                <w:szCs w:val="20"/>
                <w:u w:val="single"/>
                <w:lang w:val="sr-Latn-RS"/>
              </w:rPr>
            </w:pPr>
            <w:r w:rsidRPr="00834C59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2</w:t>
            </w:r>
            <w:r w:rsidRPr="00834C59">
              <w:rPr>
                <w:rStyle w:val="Strong"/>
                <w:rFonts w:ascii="Arial" w:hAnsi="Arial" w:cs="Arial"/>
                <w:sz w:val="20"/>
                <w:szCs w:val="20"/>
                <w:u w:val="single"/>
                <w:lang w:val="sr-Cyrl-RS"/>
              </w:rPr>
              <w:t>0</w:t>
            </w:r>
            <w:r w:rsidR="002954AF" w:rsidRPr="00834C59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.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0</w:t>
            </w:r>
            <w:r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3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.202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6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 xml:space="preserve">. 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>године -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 xml:space="preserve"> 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</w:rPr>
              <w:t>12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: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</w:rPr>
              <w:t>00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 xml:space="preserve"> часова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Cyrl-RS"/>
              </w:rPr>
              <w:t xml:space="preserve"> </w:t>
            </w:r>
            <w:r w:rsidR="002954AF" w:rsidRPr="00EC02F6">
              <w:rPr>
                <w:rStyle w:val="Strong"/>
                <w:rFonts w:ascii="Arial" w:hAnsi="Arial" w:cs="Arial"/>
                <w:bCs w:val="0"/>
                <w:sz w:val="20"/>
                <w:szCs w:val="20"/>
                <w:u w:val="single"/>
                <w:lang w:val="sr-Latn-CS"/>
              </w:rPr>
              <w:t>(по локалном времену)</w:t>
            </w:r>
            <w:r w:rsidR="002954AF" w:rsidRPr="00F73CE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sr-Latn-CS"/>
              </w:rPr>
              <w:t>.</w:t>
            </w:r>
          </w:p>
          <w:p w14:paraId="2B78E9E9" w14:textId="77777777" w:rsidR="002954AF" w:rsidRPr="002663D7" w:rsidRDefault="002954AF" w:rsidP="002107B4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F73CE5">
              <w:rPr>
                <w:rFonts w:ascii="Arial" w:hAnsi="Arial" w:cs="Arial"/>
                <w:sz w:val="20"/>
                <w:szCs w:val="20"/>
                <w:lang w:val="sr-Latn-CS"/>
              </w:rPr>
              <w:t xml:space="preserve">Електронска адреса </w:t>
            </w:r>
            <w:r w:rsidRPr="00F73CE5">
              <w:rPr>
                <w:rFonts w:ascii="Arial" w:hAnsi="Arial" w:cs="Arial"/>
                <w:sz w:val="20"/>
                <w:szCs w:val="20"/>
                <w:lang w:val="sr-Cyrl-RS"/>
              </w:rPr>
              <w:t>за подношење Пријаве</w:t>
            </w:r>
            <w:r w:rsidRPr="00F73CE5">
              <w:rPr>
                <w:rFonts w:ascii="Arial" w:hAnsi="Arial" w:cs="Arial"/>
                <w:sz w:val="20"/>
                <w:szCs w:val="20"/>
                <w:lang w:val="ru-RU"/>
              </w:rPr>
              <w:t xml:space="preserve">: </w:t>
            </w:r>
            <w:hyperlink r:id="rId31" w:history="1"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aukcije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CS"/>
                </w:rPr>
                <w:t>_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HIPP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CS"/>
                </w:rPr>
                <w:t>@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hip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CS"/>
                </w:rPr>
                <w:t>-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petrohemija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CS"/>
                </w:rPr>
                <w:t>.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rs</w:t>
              </w:r>
            </w:hyperlink>
          </w:p>
          <w:p w14:paraId="58B25F38" w14:textId="77777777" w:rsidR="002954AF" w:rsidRPr="008B270E" w:rsidRDefault="002954AF" w:rsidP="002107B4">
            <w:pPr>
              <w:pStyle w:val="NormalWeb"/>
              <w:spacing w:before="40" w:beforeAutospacing="0" w:after="40" w:afterAutospacing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3CE5">
              <w:rPr>
                <w:rFonts w:ascii="Arial" w:hAnsi="Arial" w:cs="Arial"/>
                <w:sz w:val="20"/>
                <w:szCs w:val="20"/>
              </w:rPr>
              <w:t xml:space="preserve">Електронска адреса за подношење Понуде цене: </w:t>
            </w:r>
            <w:hyperlink r:id="rId32" w:history="1"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aukcije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CS"/>
                </w:rPr>
                <w:t>_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HIPP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CS"/>
                </w:rPr>
                <w:t>@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hip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CS"/>
                </w:rPr>
                <w:t>-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petrohemija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Latn-CS"/>
                </w:rPr>
                <w:t>.</w:t>
              </w:r>
              <w:r w:rsidRPr="002663D7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rs</w:t>
              </w:r>
            </w:hyperlink>
          </w:p>
        </w:tc>
      </w:tr>
      <w:tr w:rsidR="002954AF" w:rsidRPr="00B45692" w14:paraId="716F3F3E" w14:textId="77777777" w:rsidTr="002107B4">
        <w:trPr>
          <w:trHeight w:val="136"/>
          <w:jc w:val="center"/>
        </w:trPr>
        <w:tc>
          <w:tcPr>
            <w:tcW w:w="9770" w:type="dxa"/>
            <w:gridSpan w:val="2"/>
            <w:shd w:val="clear" w:color="auto" w:fill="C0C0C0"/>
          </w:tcPr>
          <w:p w14:paraId="4D9F4036" w14:textId="77777777" w:rsidR="002954AF" w:rsidRPr="008B270E" w:rsidRDefault="002954AF" w:rsidP="002107B4">
            <w:pPr>
              <w:pStyle w:val="NormalWeb"/>
              <w:widowControl w:val="0"/>
              <w:autoSpaceDE w:val="0"/>
              <w:autoSpaceDN w:val="0"/>
              <w:adjustRightInd w:val="0"/>
              <w:spacing w:before="40" w:beforeAutospacing="0" w:after="4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54AF" w:rsidRPr="00B45692" w14:paraId="6C432140" w14:textId="77777777" w:rsidTr="002107B4">
        <w:trPr>
          <w:trHeight w:val="841"/>
          <w:jc w:val="center"/>
        </w:trPr>
        <w:tc>
          <w:tcPr>
            <w:tcW w:w="550" w:type="dxa"/>
          </w:tcPr>
          <w:p w14:paraId="53DA0F61" w14:textId="77777777" w:rsidR="002954AF" w:rsidRPr="008B270E" w:rsidRDefault="002954AF" w:rsidP="002107B4">
            <w:pPr>
              <w:pStyle w:val="NormalWeb"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  <w:r w:rsidRPr="008B270E">
              <w:rPr>
                <w:rFonts w:ascii="Arial" w:hAnsi="Arial" w:cs="Arial"/>
                <w:b/>
                <w:sz w:val="20"/>
                <w:szCs w:val="20"/>
                <w:lang w:val="sr-Latn-CS"/>
              </w:rPr>
              <w:t>1.3.</w:t>
            </w:r>
          </w:p>
        </w:tc>
        <w:tc>
          <w:tcPr>
            <w:tcW w:w="9220" w:type="dxa"/>
          </w:tcPr>
          <w:p w14:paraId="6F8CDEC4" w14:textId="77777777" w:rsidR="002954AF" w:rsidRPr="008B270E" w:rsidRDefault="002954AF" w:rsidP="002107B4">
            <w:pPr>
              <w:pStyle w:val="rvps31451"/>
              <w:widowControl w:val="0"/>
              <w:autoSpaceDE w:val="0"/>
              <w:autoSpaceDN w:val="0"/>
              <w:adjustRightInd w:val="0"/>
              <w:spacing w:before="40" w:after="40"/>
              <w:rPr>
                <w:rStyle w:val="rvts314512"/>
                <w:rFonts w:ascii="Arial" w:hAnsi="Arial" w:cs="Arial"/>
                <w:color w:val="auto"/>
                <w:sz w:val="20"/>
                <w:szCs w:val="20"/>
                <w:lang w:val="sr-Latn-CS"/>
              </w:rPr>
            </w:pPr>
            <w:r w:rsidRPr="008B270E">
              <w:rPr>
                <w:rStyle w:val="rvts314512"/>
                <w:rFonts w:ascii="Arial" w:hAnsi="Arial" w:cs="Arial"/>
                <w:color w:val="auto"/>
                <w:sz w:val="20"/>
                <w:szCs w:val="20"/>
                <w:lang w:val="sr-Latn-CS"/>
              </w:rPr>
              <w:t xml:space="preserve">Датум, време и место одржавања аукције: </w:t>
            </w:r>
          </w:p>
          <w:p w14:paraId="3F7C83CD" w14:textId="0E4EEC9E" w:rsidR="00834C59" w:rsidRDefault="00834C59" w:rsidP="002107B4">
            <w:pPr>
              <w:pStyle w:val="rvps31451"/>
              <w:widowControl w:val="0"/>
              <w:autoSpaceDE w:val="0"/>
              <w:autoSpaceDN w:val="0"/>
              <w:adjustRightInd w:val="0"/>
              <w:spacing w:before="40" w:after="40"/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Cyrl-RS"/>
              </w:rPr>
            </w:pPr>
            <w:r>
              <w:rPr>
                <w:rFonts w:ascii="Arial" w:hAnsi="Arial" w:cs="Arial"/>
                <w:spacing w:val="6"/>
                <w:sz w:val="20"/>
                <w:szCs w:val="20"/>
                <w:lang w:val="sr-Cyrl-RS"/>
              </w:rPr>
              <w:t xml:space="preserve">ХИП-Петрохемија д.о.о. Панчево, </w:t>
            </w:r>
            <w:r w:rsidRPr="0024476F">
              <w:rPr>
                <w:rFonts w:ascii="Arial" w:hAnsi="Arial" w:cs="Arial"/>
                <w:sz w:val="20"/>
                <w:szCs w:val="20"/>
                <w:lang w:val="sr-Latn-CS"/>
              </w:rPr>
              <w:t>Спољностарчевачка 82,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26000</w:t>
            </w:r>
            <w:r w:rsidRPr="0024476F">
              <w:rPr>
                <w:rFonts w:ascii="Arial" w:hAnsi="Arial" w:cs="Arial"/>
                <w:sz w:val="20"/>
                <w:szCs w:val="20"/>
                <w:lang w:val="sr-Latn-CS"/>
              </w:rPr>
              <w:t xml:space="preserve"> Панчево</w:t>
            </w:r>
          </w:p>
          <w:p w14:paraId="0A4AFFF0" w14:textId="086FAE40" w:rsidR="002954AF" w:rsidRPr="00FE0E35" w:rsidRDefault="00834C59" w:rsidP="002107B4">
            <w:pPr>
              <w:pStyle w:val="rvps31451"/>
              <w:widowControl w:val="0"/>
              <w:autoSpaceDE w:val="0"/>
              <w:autoSpaceDN w:val="0"/>
              <w:adjustRightInd w:val="0"/>
              <w:spacing w:before="40" w:after="40"/>
              <w:rPr>
                <w:rStyle w:val="rvts314512"/>
                <w:rFonts w:ascii="Arial" w:hAnsi="Arial" w:cs="Arial"/>
                <w:bCs w:val="0"/>
                <w:color w:val="auto"/>
                <w:sz w:val="20"/>
                <w:szCs w:val="20"/>
                <w:lang w:val="sr-Latn-CS"/>
              </w:rPr>
            </w:pPr>
            <w:r w:rsidRPr="00834C59"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Cyrl-RS"/>
              </w:rPr>
              <w:t>2</w:t>
            </w:r>
            <w:r w:rsidRPr="00834C59">
              <w:rPr>
                <w:rStyle w:val="rvts314512"/>
                <w:rFonts w:ascii="Arial" w:hAnsi="Arial" w:cs="Arial"/>
                <w:sz w:val="20"/>
                <w:szCs w:val="20"/>
                <w:u w:val="single"/>
                <w:lang w:val="sr-Cyrl-RS"/>
              </w:rPr>
              <w:t>5</w:t>
            </w:r>
            <w:r w:rsidR="002954AF" w:rsidRPr="00834C59"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Latn-CS"/>
              </w:rPr>
              <w:t>.</w:t>
            </w:r>
            <w:r w:rsidR="002954AF" w:rsidRPr="00EC02F6"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Cyrl-RS"/>
              </w:rPr>
              <w:t>0</w:t>
            </w:r>
            <w:r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Cyrl-RS"/>
              </w:rPr>
              <w:t>3</w:t>
            </w:r>
            <w:r w:rsidR="002954AF" w:rsidRPr="00EC02F6"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Latn-CS"/>
              </w:rPr>
              <w:t>.202</w:t>
            </w:r>
            <w:r w:rsidR="002954AF" w:rsidRPr="00EC02F6"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Cyrl-RS"/>
              </w:rPr>
              <w:t>6</w:t>
            </w:r>
            <w:r w:rsidR="002954AF" w:rsidRPr="00EC02F6"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Latn-CS"/>
              </w:rPr>
              <w:t>. године у 12</w:t>
            </w:r>
            <w:r w:rsidR="002954AF" w:rsidRPr="00EC02F6"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Cyrl-RS"/>
              </w:rPr>
              <w:t>:00</w:t>
            </w:r>
            <w:r w:rsidR="002954AF" w:rsidRPr="00EC02F6">
              <w:rPr>
                <w:rStyle w:val="rvts314512"/>
                <w:rFonts w:ascii="Arial" w:hAnsi="Arial" w:cs="Arial"/>
                <w:color w:val="auto"/>
                <w:sz w:val="20"/>
                <w:szCs w:val="20"/>
                <w:u w:val="single"/>
                <w:lang w:val="sr-Latn-CS"/>
              </w:rPr>
              <w:t xml:space="preserve"> часова (по локалном времену)</w:t>
            </w:r>
            <w:r w:rsidR="002954AF" w:rsidRPr="00FE0E35">
              <w:rPr>
                <w:rStyle w:val="rvts314512"/>
                <w:rFonts w:ascii="Arial" w:hAnsi="Arial" w:cs="Arial"/>
                <w:color w:val="auto"/>
                <w:sz w:val="20"/>
                <w:szCs w:val="20"/>
                <w:lang w:val="sr-Latn-CS"/>
              </w:rPr>
              <w:t>.</w:t>
            </w:r>
          </w:p>
          <w:p w14:paraId="7A49620A" w14:textId="77777777" w:rsidR="002954AF" w:rsidRPr="008B270E" w:rsidRDefault="002954AF" w:rsidP="002107B4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0"/>
                <w:szCs w:val="20"/>
                <w:lang w:val="sr-Latn-CS"/>
              </w:rPr>
            </w:pPr>
          </w:p>
        </w:tc>
      </w:tr>
    </w:tbl>
    <w:p w14:paraId="5DB3A2C0" w14:textId="77777777" w:rsidR="002954AF" w:rsidRPr="002954AF" w:rsidRDefault="002954AF" w:rsidP="00567AB4">
      <w:pPr>
        <w:rPr>
          <w:rFonts w:ascii="Arial" w:hAnsi="Arial" w:cs="Arial"/>
          <w:lang w:val="ru-RU"/>
        </w:rPr>
      </w:pPr>
    </w:p>
    <w:p w14:paraId="2F995569" w14:textId="77777777" w:rsidR="00FB4DCB" w:rsidRPr="008B270E" w:rsidRDefault="00567AB4" w:rsidP="00506101">
      <w:pPr>
        <w:numPr>
          <w:ilvl w:val="0"/>
          <w:numId w:val="14"/>
        </w:numPr>
        <w:tabs>
          <w:tab w:val="left" w:pos="4253"/>
          <w:tab w:val="left" w:pos="4678"/>
          <w:tab w:val="left" w:pos="4820"/>
        </w:tabs>
        <w:spacing w:before="240" w:after="120"/>
        <w:ind w:left="714" w:hanging="357"/>
        <w:rPr>
          <w:rFonts w:ascii="Arial" w:hAnsi="Arial" w:cs="Arial"/>
          <w:b/>
          <w:sz w:val="22"/>
          <w:szCs w:val="22"/>
          <w:lang w:val="sr-Latn-CS"/>
        </w:rPr>
      </w:pPr>
      <w:r w:rsidRPr="008B270E">
        <w:rPr>
          <w:rFonts w:ascii="Arial" w:hAnsi="Arial" w:cs="Arial"/>
          <w:i/>
          <w:spacing w:val="-1"/>
          <w:sz w:val="16"/>
          <w:lang w:val="ru-RU"/>
        </w:rPr>
        <w:br w:type="page"/>
      </w:r>
      <w:r w:rsidR="00D526D5" w:rsidRPr="008B270E">
        <w:rPr>
          <w:rFonts w:ascii="Arial" w:hAnsi="Arial" w:cs="Arial"/>
          <w:b/>
          <w:sz w:val="22"/>
          <w:szCs w:val="22"/>
          <w:lang w:val="sr-Cyrl-RS"/>
        </w:rPr>
        <w:lastRenderedPageBreak/>
        <w:t>Ф</w:t>
      </w:r>
      <w:r w:rsidR="00D526D5" w:rsidRPr="008B270E">
        <w:rPr>
          <w:rFonts w:ascii="Arial" w:hAnsi="Arial" w:cs="Arial"/>
          <w:b/>
          <w:sz w:val="22"/>
          <w:szCs w:val="22"/>
          <w:lang w:val="sr-Latn-CS"/>
        </w:rPr>
        <w:t>ормулари</w:t>
      </w:r>
    </w:p>
    <w:p w14:paraId="286E671A" w14:textId="77777777" w:rsidR="00605369" w:rsidRPr="008B270E" w:rsidRDefault="00A05B10" w:rsidP="00A05B10">
      <w:pPr>
        <w:ind w:left="7200"/>
        <w:rPr>
          <w:rFonts w:ascii="Arial" w:hAnsi="Arial" w:cs="Arial"/>
          <w:b/>
          <w:spacing w:val="-1"/>
          <w:sz w:val="22"/>
          <w:szCs w:val="22"/>
          <w:lang w:val="ru-RU"/>
        </w:rPr>
      </w:pPr>
      <w:r w:rsidRPr="008B270E">
        <w:rPr>
          <w:rFonts w:ascii="Arial" w:hAnsi="Arial" w:cs="Arial"/>
          <w:b/>
          <w:spacing w:val="-1"/>
          <w:sz w:val="22"/>
          <w:szCs w:val="22"/>
          <w:lang w:val="ru-RU"/>
        </w:rPr>
        <w:t xml:space="preserve">              </w:t>
      </w:r>
      <w:r w:rsidR="00605369" w:rsidRPr="008B270E">
        <w:rPr>
          <w:rFonts w:ascii="Arial" w:hAnsi="Arial" w:cs="Arial"/>
          <w:b/>
          <w:spacing w:val="-1"/>
          <w:sz w:val="22"/>
          <w:szCs w:val="22"/>
          <w:lang w:val="ru-RU"/>
        </w:rPr>
        <w:t xml:space="preserve">Формулар бр. </w:t>
      </w:r>
      <w:r w:rsidR="00FB4DCB" w:rsidRPr="008B270E">
        <w:rPr>
          <w:rFonts w:ascii="Arial" w:hAnsi="Arial" w:cs="Arial"/>
          <w:b/>
          <w:spacing w:val="-1"/>
          <w:sz w:val="22"/>
          <w:szCs w:val="22"/>
          <w:lang w:val="ru-RU"/>
        </w:rPr>
        <w:t>1</w:t>
      </w:r>
    </w:p>
    <w:p w14:paraId="2E760EA3" w14:textId="7D50EED5" w:rsidR="00A05B10" w:rsidRPr="008B270E" w:rsidRDefault="00A05B10" w:rsidP="00BD38AE">
      <w:pPr>
        <w:spacing w:before="120" w:after="120"/>
        <w:jc w:val="center"/>
        <w:rPr>
          <w:rFonts w:ascii="Arial" w:hAnsi="Arial" w:cs="Arial"/>
          <w:i/>
          <w:spacing w:val="-1"/>
          <w:sz w:val="22"/>
          <w:szCs w:val="22"/>
          <w:lang w:val="ru-RU"/>
        </w:rPr>
      </w:pPr>
      <w:r w:rsidRPr="008B270E">
        <w:rPr>
          <w:rFonts w:ascii="Arial" w:hAnsi="Arial" w:cs="Arial"/>
          <w:b/>
          <w:spacing w:val="-1"/>
          <w:sz w:val="22"/>
          <w:szCs w:val="22"/>
          <w:lang w:val="sr-Latn-CS"/>
        </w:rPr>
        <w:t>(доставља се на електронску адресу</w:t>
      </w:r>
      <w:r w:rsidRPr="008B270E">
        <w:rPr>
          <w:rFonts w:ascii="Arial" w:hAnsi="Arial" w:cs="Arial"/>
          <w:b/>
          <w:spacing w:val="-1"/>
          <w:sz w:val="22"/>
          <w:szCs w:val="22"/>
          <w:lang w:val="sr-Cyrl-RS"/>
        </w:rPr>
        <w:t xml:space="preserve">: </w:t>
      </w:r>
      <w:hyperlink r:id="rId33" w:history="1"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sr-Latn-CS"/>
          </w:rPr>
          <w:t>_</w:t>
        </w:r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HIPP</w:t>
        </w:r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sr-Latn-CS"/>
          </w:rPr>
          <w:t>@</w:t>
        </w:r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sr-Latn-CS"/>
          </w:rPr>
          <w:t>-</w:t>
        </w:r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sr-Latn-CS"/>
          </w:rPr>
          <w:t>.</w:t>
        </w:r>
        <w:r w:rsidR="00BD38AE" w:rsidRPr="002663D7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  <w:r w:rsidRPr="008B270E">
        <w:rPr>
          <w:rFonts w:ascii="Arial" w:hAnsi="Arial" w:cs="Arial"/>
          <w:b/>
          <w:spacing w:val="-1"/>
          <w:sz w:val="22"/>
          <w:szCs w:val="22"/>
          <w:lang w:val="sr-Latn-CS"/>
        </w:rPr>
        <w:t>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5"/>
      </w:tblGrid>
      <w:tr w:rsidR="008B270E" w:rsidRPr="00B45692" w14:paraId="5199DB23" w14:textId="77777777" w:rsidTr="00C15EB8">
        <w:tc>
          <w:tcPr>
            <w:tcW w:w="4785" w:type="dxa"/>
          </w:tcPr>
          <w:p w14:paraId="021C53EB" w14:textId="77777777" w:rsidR="00CD60DA" w:rsidRPr="008B270E" w:rsidRDefault="00605369" w:rsidP="00CD60DA">
            <w:pPr>
              <w:widowControl w:val="0"/>
              <w:spacing w:before="120" w:after="120"/>
              <w:ind w:left="426" w:hanging="66"/>
              <w:jc w:val="both"/>
              <w:rPr>
                <w:rFonts w:ascii="Arial" w:hAnsi="Arial" w:cs="Arial"/>
                <w:sz w:val="22"/>
                <w:szCs w:val="22"/>
                <w:u w:val="single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u w:val="single"/>
                <w:lang w:val="sr-Latn-CS"/>
              </w:rPr>
              <w:t xml:space="preserve">На меморандуму </w:t>
            </w:r>
            <w:r w:rsidRPr="008B270E">
              <w:rPr>
                <w:rFonts w:ascii="Arial" w:hAnsi="Arial" w:cs="Arial"/>
                <w:sz w:val="22"/>
                <w:szCs w:val="22"/>
                <w:u w:val="single"/>
                <w:lang w:val="ru-RU"/>
              </w:rPr>
              <w:t xml:space="preserve">подносиоца </w:t>
            </w:r>
            <w:r w:rsidR="00D61305" w:rsidRPr="008B270E">
              <w:rPr>
                <w:rFonts w:ascii="Arial" w:hAnsi="Arial" w:cs="Arial"/>
                <w:sz w:val="22"/>
                <w:szCs w:val="22"/>
                <w:u w:val="single"/>
                <w:lang w:val="ru-RU"/>
              </w:rPr>
              <w:t>Пријаве</w:t>
            </w:r>
          </w:p>
          <w:p w14:paraId="13CC038A" w14:textId="77777777" w:rsidR="00605369" w:rsidRPr="008B270E" w:rsidRDefault="00605369" w:rsidP="00CD60DA">
            <w:pPr>
              <w:widowControl w:val="0"/>
              <w:spacing w:before="120" w:after="120"/>
              <w:ind w:left="426" w:hanging="66"/>
              <w:jc w:val="both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8B270E">
              <w:rPr>
                <w:rFonts w:ascii="Arial" w:hAnsi="Arial" w:cs="Arial"/>
                <w:sz w:val="22"/>
                <w:szCs w:val="22"/>
                <w:u w:val="single"/>
                <w:lang w:val="sr-Latn-CS"/>
              </w:rPr>
              <w:t>Датум, заводни број:</w:t>
            </w:r>
          </w:p>
        </w:tc>
        <w:tc>
          <w:tcPr>
            <w:tcW w:w="4785" w:type="dxa"/>
          </w:tcPr>
          <w:p w14:paraId="14B07C36" w14:textId="77777777" w:rsidR="00605369" w:rsidRPr="008B270E" w:rsidRDefault="00605369" w:rsidP="00C30FD9">
            <w:pPr>
              <w:widowControl w:val="0"/>
              <w:spacing w:before="120" w:after="120"/>
              <w:ind w:firstLine="36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</w:tbl>
    <w:p w14:paraId="1678BE69" w14:textId="77777777" w:rsidR="00605369" w:rsidRDefault="00EF7C6B" w:rsidP="00C30FD9">
      <w:pPr>
        <w:spacing w:before="120" w:after="12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8B270E">
        <w:rPr>
          <w:rFonts w:ascii="Arial" w:hAnsi="Arial" w:cs="Arial"/>
          <w:b/>
          <w:sz w:val="22"/>
          <w:szCs w:val="22"/>
          <w:lang w:val="sr-Cyrl-RS"/>
        </w:rPr>
        <w:t xml:space="preserve">ПРИЈАВА </w:t>
      </w:r>
      <w:r w:rsidR="00605369" w:rsidRPr="008B270E">
        <w:rPr>
          <w:rFonts w:ascii="Arial" w:hAnsi="Arial" w:cs="Arial"/>
          <w:b/>
          <w:sz w:val="22"/>
          <w:szCs w:val="22"/>
          <w:lang w:val="sr-Latn-CS"/>
        </w:rPr>
        <w:t>ЗА УЧЕШЋЕ НА АУКЦИЈИ</w:t>
      </w:r>
    </w:p>
    <w:p w14:paraId="312D7CD1" w14:textId="2567A304" w:rsidR="007538EF" w:rsidRPr="007538EF" w:rsidRDefault="008A327E" w:rsidP="00C30FD9">
      <w:pPr>
        <w:spacing w:before="120" w:after="120"/>
        <w:jc w:val="center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>А-00</w:t>
      </w:r>
      <w:r w:rsidR="006D53C1">
        <w:rPr>
          <w:rFonts w:ascii="Arial" w:hAnsi="Arial" w:cs="Arial"/>
          <w:b/>
          <w:sz w:val="22"/>
          <w:szCs w:val="22"/>
          <w:lang w:val="sr-Cyrl-RS"/>
        </w:rPr>
        <w:t>2</w:t>
      </w:r>
      <w:r>
        <w:rPr>
          <w:rFonts w:ascii="Arial" w:hAnsi="Arial" w:cs="Arial"/>
          <w:b/>
          <w:sz w:val="22"/>
          <w:szCs w:val="22"/>
          <w:lang w:val="sr-Cyrl-RS"/>
        </w:rPr>
        <w:t>/202</w:t>
      </w:r>
      <w:r w:rsidR="006D53C1">
        <w:rPr>
          <w:rFonts w:ascii="Arial" w:hAnsi="Arial" w:cs="Arial"/>
          <w:b/>
          <w:sz w:val="22"/>
          <w:szCs w:val="22"/>
          <w:lang w:val="sr-Cyrl-RS"/>
        </w:rPr>
        <w:t>6</w:t>
      </w:r>
    </w:p>
    <w:p w14:paraId="391A1A05" w14:textId="77777777" w:rsidR="00605369" w:rsidRPr="00E1540F" w:rsidRDefault="00605369" w:rsidP="00C30FD9">
      <w:pPr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t xml:space="preserve">1. После упознавања са </w:t>
      </w:r>
      <w:r w:rsidR="005A569C" w:rsidRPr="008B270E">
        <w:rPr>
          <w:rFonts w:ascii="Arial" w:hAnsi="Arial" w:cs="Arial"/>
          <w:sz w:val="22"/>
          <w:szCs w:val="22"/>
          <w:lang w:val="sr-Cyrl-RS"/>
        </w:rPr>
        <w:t>Позивом</w:t>
      </w:r>
      <w:r w:rsidR="00CD60DA" w:rsidRPr="008B270E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E1540F">
        <w:rPr>
          <w:rFonts w:ascii="Arial" w:hAnsi="Arial" w:cs="Arial"/>
          <w:sz w:val="22"/>
          <w:szCs w:val="22"/>
          <w:lang w:val="sr-Latn-CS"/>
        </w:rPr>
        <w:t>за</w:t>
      </w:r>
      <w:r w:rsidR="00552ECC" w:rsidRPr="00E1540F">
        <w:rPr>
          <w:rFonts w:ascii="Arial" w:hAnsi="Arial" w:cs="Arial"/>
          <w:sz w:val="22"/>
          <w:szCs w:val="22"/>
          <w:lang w:val="sr-Cyrl-RS"/>
        </w:rPr>
        <w:t xml:space="preserve"> учешће на аукцији</w:t>
      </w:r>
      <w:r w:rsidRPr="00E1540F">
        <w:rPr>
          <w:rFonts w:ascii="Arial" w:hAnsi="Arial" w:cs="Arial"/>
          <w:sz w:val="22"/>
          <w:szCs w:val="22"/>
          <w:lang w:val="sr-Latn-CS"/>
        </w:rPr>
        <w:t xml:space="preserve"> ______________________________________________________________________ ,</w:t>
      </w:r>
    </w:p>
    <w:p w14:paraId="3964FF38" w14:textId="77777777" w:rsidR="00605369" w:rsidRPr="00E1540F" w:rsidRDefault="00605369" w:rsidP="00C30FD9">
      <w:pPr>
        <w:spacing w:before="120" w:after="120"/>
        <w:jc w:val="both"/>
        <w:rPr>
          <w:rFonts w:ascii="Arial" w:hAnsi="Arial" w:cs="Arial"/>
          <w:i/>
          <w:sz w:val="22"/>
          <w:szCs w:val="22"/>
          <w:lang w:val="ru-RU"/>
        </w:rPr>
      </w:pPr>
      <w:r w:rsidRPr="00E1540F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</w:t>
      </w:r>
      <w:r w:rsidRPr="00E1540F">
        <w:rPr>
          <w:rFonts w:ascii="Arial" w:hAnsi="Arial" w:cs="Arial"/>
          <w:i/>
          <w:sz w:val="22"/>
          <w:szCs w:val="22"/>
          <w:lang w:val="ru-RU"/>
        </w:rPr>
        <w:t>(</w:t>
      </w:r>
      <w:r w:rsidRPr="00E1540F">
        <w:rPr>
          <w:rFonts w:ascii="Arial" w:hAnsi="Arial" w:cs="Arial"/>
          <w:i/>
          <w:sz w:val="22"/>
          <w:szCs w:val="22"/>
          <w:lang w:val="sr-Latn-CS"/>
        </w:rPr>
        <w:t>пун назив предмета аукције</w:t>
      </w:r>
      <w:r w:rsidRPr="00E1540F">
        <w:rPr>
          <w:rFonts w:ascii="Arial" w:hAnsi="Arial" w:cs="Arial"/>
          <w:i/>
          <w:sz w:val="22"/>
          <w:szCs w:val="22"/>
          <w:lang w:val="ru-RU"/>
        </w:rPr>
        <w:t>)</w:t>
      </w:r>
    </w:p>
    <w:p w14:paraId="729FD32B" w14:textId="77777777" w:rsidR="00605369" w:rsidRPr="00E1540F" w:rsidRDefault="00605369" w:rsidP="00C30FD9">
      <w:pPr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E1540F">
        <w:rPr>
          <w:rFonts w:ascii="Arial" w:hAnsi="Arial" w:cs="Arial"/>
          <w:sz w:val="22"/>
          <w:szCs w:val="22"/>
          <w:lang w:val="sr-Latn-CS"/>
        </w:rPr>
        <w:t>и после информисања о предмету аукције,</w:t>
      </w:r>
    </w:p>
    <w:p w14:paraId="787511ED" w14:textId="77777777" w:rsidR="00605369" w:rsidRPr="00E1540F" w:rsidRDefault="00605369" w:rsidP="00C30FD9">
      <w:pPr>
        <w:spacing w:before="120" w:after="120"/>
        <w:rPr>
          <w:rFonts w:ascii="Arial" w:hAnsi="Arial" w:cs="Arial"/>
          <w:sz w:val="22"/>
          <w:szCs w:val="22"/>
          <w:lang w:val="sr-Latn-CS"/>
        </w:rPr>
      </w:pPr>
      <w:r w:rsidRPr="00E1540F">
        <w:rPr>
          <w:rFonts w:ascii="Arial" w:hAnsi="Arial" w:cs="Arial"/>
          <w:i/>
          <w:sz w:val="22"/>
          <w:szCs w:val="22"/>
          <w:lang w:val="sr-Latn-CS"/>
        </w:rPr>
        <w:t>_________________________________________________</w:t>
      </w:r>
      <w:r w:rsidR="00502700" w:rsidRPr="00E1540F">
        <w:rPr>
          <w:rFonts w:ascii="Arial" w:hAnsi="Arial" w:cs="Arial"/>
          <w:i/>
          <w:sz w:val="22"/>
          <w:szCs w:val="22"/>
          <w:lang w:val="sr-Latn-CS"/>
        </w:rPr>
        <w:t>______________________________</w:t>
      </w:r>
    </w:p>
    <w:p w14:paraId="3E3DB44C" w14:textId="77777777" w:rsidR="00605369" w:rsidRPr="00E1540F" w:rsidRDefault="00605369" w:rsidP="00C30FD9">
      <w:pPr>
        <w:spacing w:before="120" w:after="120"/>
        <w:jc w:val="center"/>
        <w:rPr>
          <w:rFonts w:ascii="Arial" w:hAnsi="Arial" w:cs="Arial"/>
          <w:i/>
          <w:sz w:val="22"/>
          <w:szCs w:val="22"/>
          <w:lang w:val="sr-Latn-CS"/>
        </w:rPr>
      </w:pPr>
      <w:r w:rsidRPr="00E1540F">
        <w:rPr>
          <w:rFonts w:ascii="Arial" w:hAnsi="Arial" w:cs="Arial"/>
          <w:i/>
          <w:sz w:val="22"/>
          <w:szCs w:val="22"/>
          <w:lang w:val="sr-Latn-CS"/>
        </w:rPr>
        <w:t xml:space="preserve">(пун назив учесника, </w:t>
      </w:r>
      <w:r w:rsidR="007F0226" w:rsidRPr="00E1540F">
        <w:rPr>
          <w:rFonts w:ascii="Arial" w:hAnsi="Arial" w:cs="Arial"/>
          <w:i/>
          <w:sz w:val="22"/>
          <w:szCs w:val="22"/>
          <w:lang w:val="sr-Cyrl-RS"/>
        </w:rPr>
        <w:t>седиште правног лица</w:t>
      </w:r>
      <w:r w:rsidRPr="00E1540F">
        <w:rPr>
          <w:rFonts w:ascii="Arial" w:hAnsi="Arial" w:cs="Arial"/>
          <w:i/>
          <w:sz w:val="22"/>
          <w:szCs w:val="22"/>
          <w:lang w:val="sr-Latn-CS"/>
        </w:rPr>
        <w:t>, адреса</w:t>
      </w:r>
      <w:r w:rsidR="00502700" w:rsidRPr="00E1540F">
        <w:rPr>
          <w:rFonts w:ascii="Arial" w:hAnsi="Arial" w:cs="Arial"/>
          <w:i/>
          <w:sz w:val="22"/>
          <w:szCs w:val="22"/>
          <w:lang w:val="sr-Cyrl-RS"/>
        </w:rPr>
        <w:t xml:space="preserve">; телефон; </w:t>
      </w:r>
      <w:r w:rsidR="00502700" w:rsidRPr="00E1540F">
        <w:rPr>
          <w:rFonts w:ascii="Arial" w:hAnsi="Arial" w:cs="Arial"/>
          <w:i/>
          <w:sz w:val="22"/>
          <w:szCs w:val="22"/>
          <w:lang w:val="en-US"/>
        </w:rPr>
        <w:t>e</w:t>
      </w:r>
      <w:r w:rsidR="00502700" w:rsidRPr="00E1540F">
        <w:rPr>
          <w:rFonts w:ascii="Arial" w:hAnsi="Arial" w:cs="Arial"/>
          <w:i/>
          <w:sz w:val="22"/>
          <w:szCs w:val="22"/>
          <w:lang w:val="sr-Latn-RS"/>
        </w:rPr>
        <w:t>-</w:t>
      </w:r>
      <w:r w:rsidR="00502700" w:rsidRPr="00E1540F">
        <w:rPr>
          <w:rFonts w:ascii="Arial" w:hAnsi="Arial" w:cs="Arial"/>
          <w:i/>
          <w:sz w:val="22"/>
          <w:szCs w:val="22"/>
          <w:lang w:val="en-US"/>
        </w:rPr>
        <w:t>mail</w:t>
      </w:r>
      <w:r w:rsidRPr="00E1540F">
        <w:rPr>
          <w:rFonts w:ascii="Arial" w:hAnsi="Arial" w:cs="Arial"/>
          <w:i/>
          <w:sz w:val="22"/>
          <w:szCs w:val="22"/>
          <w:lang w:val="sr-Latn-CS"/>
        </w:rPr>
        <w:t>)</w:t>
      </w:r>
    </w:p>
    <w:p w14:paraId="603AA38B" w14:textId="77777777" w:rsidR="00605369" w:rsidRPr="00E1540F" w:rsidRDefault="00605369" w:rsidP="00C30FD9">
      <w:p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E1540F">
        <w:rPr>
          <w:rFonts w:ascii="Arial" w:hAnsi="Arial" w:cs="Arial"/>
          <w:sz w:val="22"/>
          <w:szCs w:val="22"/>
          <w:lang w:val="sr-Latn-CS"/>
        </w:rPr>
        <w:t>(у даљем тексту – „Учесник“) кога заступа</w:t>
      </w:r>
    </w:p>
    <w:p w14:paraId="44A106D4" w14:textId="77777777" w:rsidR="00605369" w:rsidRPr="00E1540F" w:rsidRDefault="00605369" w:rsidP="00C30FD9">
      <w:pPr>
        <w:spacing w:before="120" w:after="120"/>
        <w:jc w:val="both"/>
        <w:rPr>
          <w:rFonts w:ascii="Arial" w:hAnsi="Arial" w:cs="Arial"/>
          <w:sz w:val="22"/>
          <w:szCs w:val="22"/>
          <w:lang w:val="ru-RU"/>
        </w:rPr>
      </w:pPr>
      <w:r w:rsidRPr="00E1540F">
        <w:rPr>
          <w:rFonts w:ascii="Arial" w:hAnsi="Arial" w:cs="Arial"/>
          <w:sz w:val="22"/>
          <w:szCs w:val="22"/>
          <w:lang w:val="sr-Latn-CS"/>
        </w:rPr>
        <w:t>_______________________________________________________________________, поступајући на основу __________</w:t>
      </w:r>
      <w:r w:rsidR="00EF7C6B" w:rsidRPr="00E1540F">
        <w:rPr>
          <w:rFonts w:ascii="Arial" w:hAnsi="Arial" w:cs="Arial"/>
          <w:sz w:val="22"/>
          <w:szCs w:val="22"/>
          <w:lang w:val="sr-Latn-CS"/>
        </w:rPr>
        <w:t>___________________, подноси ов</w:t>
      </w:r>
      <w:r w:rsidR="00EF7C6B" w:rsidRPr="00E1540F">
        <w:rPr>
          <w:rFonts w:ascii="Arial" w:hAnsi="Arial" w:cs="Arial"/>
          <w:sz w:val="22"/>
          <w:szCs w:val="22"/>
          <w:lang w:val="sr-Cyrl-RS"/>
        </w:rPr>
        <w:t xml:space="preserve">у Пријаву </w:t>
      </w:r>
      <w:r w:rsidRPr="00E1540F">
        <w:rPr>
          <w:rFonts w:ascii="Arial" w:hAnsi="Arial" w:cs="Arial"/>
          <w:sz w:val="22"/>
          <w:szCs w:val="22"/>
          <w:lang w:val="sr-Latn-CS"/>
        </w:rPr>
        <w:t xml:space="preserve">за учешће на аукцији и понуду за цену предмета аукције, а коју организује </w:t>
      </w:r>
      <w:r w:rsidR="0024476F">
        <w:rPr>
          <w:rFonts w:ascii="Arial" w:hAnsi="Arial" w:cs="Arial"/>
          <w:spacing w:val="6"/>
          <w:sz w:val="22"/>
          <w:szCs w:val="22"/>
          <w:lang w:val="sr-Cyrl-RS"/>
        </w:rPr>
        <w:t>ХИП Петрохемија д.о.о., Панчев</w:t>
      </w:r>
      <w:r w:rsidR="00220CE8">
        <w:rPr>
          <w:rFonts w:ascii="Arial" w:hAnsi="Arial" w:cs="Arial"/>
          <w:spacing w:val="6"/>
          <w:sz w:val="22"/>
          <w:szCs w:val="22"/>
          <w:lang w:val="sr-Cyrl-RS"/>
        </w:rPr>
        <w:t>о</w:t>
      </w:r>
      <w:r w:rsidR="0024476F">
        <w:rPr>
          <w:rFonts w:ascii="Arial" w:hAnsi="Arial" w:cs="Arial"/>
          <w:spacing w:val="6"/>
          <w:sz w:val="22"/>
          <w:szCs w:val="22"/>
          <w:lang w:val="sr-Cyrl-RS"/>
        </w:rPr>
        <w:t xml:space="preserve"> </w:t>
      </w:r>
      <w:r w:rsidRPr="00E1540F">
        <w:rPr>
          <w:rFonts w:ascii="Arial" w:hAnsi="Arial" w:cs="Arial"/>
          <w:spacing w:val="6"/>
          <w:sz w:val="22"/>
          <w:szCs w:val="22"/>
          <w:lang w:val="sr-Latn-CS"/>
        </w:rPr>
        <w:t>(Организатор</w:t>
      </w:r>
      <w:r w:rsidRPr="00E1540F">
        <w:rPr>
          <w:rFonts w:ascii="Arial" w:hAnsi="Arial" w:cs="Arial"/>
          <w:spacing w:val="6"/>
          <w:sz w:val="22"/>
          <w:szCs w:val="22"/>
          <w:lang w:val="ru-RU"/>
        </w:rPr>
        <w:t xml:space="preserve"> аукције</w:t>
      </w:r>
      <w:r w:rsidRPr="00E1540F">
        <w:rPr>
          <w:rFonts w:ascii="Arial" w:hAnsi="Arial" w:cs="Arial"/>
          <w:spacing w:val="6"/>
          <w:sz w:val="22"/>
          <w:szCs w:val="22"/>
          <w:lang w:val="sr-Latn-CS"/>
        </w:rPr>
        <w:t xml:space="preserve">) дана </w:t>
      </w:r>
      <w:r w:rsidRPr="00E1540F">
        <w:rPr>
          <w:rFonts w:ascii="Arial" w:hAnsi="Arial" w:cs="Arial"/>
          <w:sz w:val="22"/>
          <w:szCs w:val="22"/>
          <w:lang w:val="sr-Latn-CS"/>
        </w:rPr>
        <w:t>__________.године</w:t>
      </w:r>
      <w:r w:rsidRPr="00E1540F">
        <w:rPr>
          <w:rFonts w:ascii="Arial" w:hAnsi="Arial" w:cs="Arial"/>
          <w:sz w:val="22"/>
          <w:szCs w:val="22"/>
          <w:lang w:val="ru-RU"/>
        </w:rPr>
        <w:t>.</w:t>
      </w:r>
    </w:p>
    <w:p w14:paraId="708FCC1A" w14:textId="77777777" w:rsidR="00605369" w:rsidRPr="00E1540F" w:rsidRDefault="00605369" w:rsidP="00C30FD9">
      <w:pPr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E1540F">
        <w:rPr>
          <w:rFonts w:ascii="Arial" w:hAnsi="Arial" w:cs="Arial"/>
          <w:sz w:val="22"/>
          <w:szCs w:val="22"/>
          <w:lang w:val="sr-Latn-CS"/>
        </w:rPr>
        <w:t>2. Подносећи ов</w:t>
      </w:r>
      <w:r w:rsidR="00EF7C6B" w:rsidRPr="00E1540F">
        <w:rPr>
          <w:rFonts w:ascii="Arial" w:hAnsi="Arial" w:cs="Arial"/>
          <w:sz w:val="22"/>
          <w:szCs w:val="22"/>
          <w:lang w:val="sr-Cyrl-RS"/>
        </w:rPr>
        <w:t>у Пријаву</w:t>
      </w:r>
      <w:r w:rsidR="00CD60DA" w:rsidRPr="00E1540F">
        <w:rPr>
          <w:rFonts w:ascii="Arial" w:hAnsi="Arial" w:cs="Arial"/>
          <w:sz w:val="22"/>
          <w:szCs w:val="22"/>
          <w:lang w:val="ru-RU"/>
        </w:rPr>
        <w:t xml:space="preserve"> </w:t>
      </w:r>
      <w:r w:rsidRPr="00E1540F">
        <w:rPr>
          <w:rFonts w:ascii="Arial" w:hAnsi="Arial" w:cs="Arial"/>
          <w:sz w:val="22"/>
          <w:szCs w:val="22"/>
          <w:lang w:val="sr-Latn-CS"/>
        </w:rPr>
        <w:t xml:space="preserve">за учешће на аукцији, учесник се обавезује да поштује услове одржавања аукције који су садржани у </w:t>
      </w:r>
      <w:r w:rsidR="00F73CE5" w:rsidRPr="00E1540F">
        <w:rPr>
          <w:rFonts w:ascii="Arial" w:hAnsi="Arial" w:cs="Arial"/>
          <w:sz w:val="22"/>
          <w:szCs w:val="22"/>
          <w:lang w:val="sr-Cyrl-RS"/>
        </w:rPr>
        <w:t>Позиву за учешће на аукцији.</w:t>
      </w:r>
      <w:r w:rsidR="00F73CE5" w:rsidRPr="00E1540F">
        <w:rPr>
          <w:rFonts w:ascii="Arial" w:hAnsi="Arial" w:cs="Arial"/>
          <w:strike/>
          <w:sz w:val="22"/>
          <w:szCs w:val="22"/>
          <w:lang w:val="sr-Cyrl-RS"/>
        </w:rPr>
        <w:t xml:space="preserve"> </w:t>
      </w:r>
    </w:p>
    <w:p w14:paraId="57960086" w14:textId="77777777" w:rsidR="00605369" w:rsidRPr="008B270E" w:rsidRDefault="00605369" w:rsidP="00C30FD9">
      <w:p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t xml:space="preserve">3. У случају да буде проглашен за </w:t>
      </w:r>
      <w:r w:rsidR="008F50B4">
        <w:rPr>
          <w:rFonts w:ascii="Arial" w:hAnsi="Arial" w:cs="Arial"/>
          <w:sz w:val="22"/>
          <w:szCs w:val="22"/>
          <w:lang w:val="sr-Cyrl-RS"/>
        </w:rPr>
        <w:t>победника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 аукције, учесник се обавезује да потпише уговор о </w:t>
      </w:r>
      <w:r w:rsidR="00FB4DCB" w:rsidRPr="008B270E">
        <w:rPr>
          <w:rFonts w:ascii="Arial" w:hAnsi="Arial" w:cs="Arial"/>
          <w:sz w:val="22"/>
          <w:szCs w:val="22"/>
          <w:lang w:val="ru-RU"/>
        </w:rPr>
        <w:t>купо</w:t>
      </w:r>
      <w:r w:rsidRPr="008B270E">
        <w:rPr>
          <w:rFonts w:ascii="Arial" w:hAnsi="Arial" w:cs="Arial"/>
          <w:sz w:val="22"/>
          <w:szCs w:val="22"/>
          <w:lang w:val="sr-Latn-CS"/>
        </w:rPr>
        <w:t xml:space="preserve">продаји предмета аукције и уплати уговорену цену у року наведеном у уговору о </w:t>
      </w:r>
      <w:r w:rsidRPr="008B270E">
        <w:rPr>
          <w:rFonts w:ascii="Arial" w:hAnsi="Arial" w:cs="Arial"/>
          <w:sz w:val="22"/>
          <w:szCs w:val="22"/>
          <w:lang w:val="ru-RU"/>
        </w:rPr>
        <w:t>купо</w:t>
      </w:r>
      <w:r w:rsidRPr="008B270E">
        <w:rPr>
          <w:rFonts w:ascii="Arial" w:hAnsi="Arial" w:cs="Arial"/>
          <w:sz w:val="22"/>
          <w:szCs w:val="22"/>
          <w:lang w:val="sr-Latn-CS"/>
        </w:rPr>
        <w:t>продаји.</w:t>
      </w:r>
    </w:p>
    <w:p w14:paraId="309EF0EB" w14:textId="77777777" w:rsidR="00605369" w:rsidRPr="008B270E" w:rsidRDefault="00552ECC" w:rsidP="00C30FD9">
      <w:p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4. </w:t>
      </w:r>
      <w:r w:rsidR="00605369" w:rsidRPr="008B270E">
        <w:rPr>
          <w:rFonts w:ascii="Arial" w:hAnsi="Arial" w:cs="Arial"/>
          <w:sz w:val="22"/>
          <w:szCs w:val="22"/>
          <w:lang w:val="sr-Latn-CS"/>
        </w:rPr>
        <w:t>Уз ов</w:t>
      </w:r>
      <w:r w:rsidR="00EF7C6B" w:rsidRPr="008B270E">
        <w:rPr>
          <w:rFonts w:ascii="Arial" w:hAnsi="Arial" w:cs="Arial"/>
          <w:sz w:val="22"/>
          <w:szCs w:val="22"/>
          <w:lang w:val="sr-Cyrl-RS"/>
        </w:rPr>
        <w:t>у Пријаву</w:t>
      </w:r>
      <w:r w:rsidR="00605369" w:rsidRPr="008B270E">
        <w:rPr>
          <w:rFonts w:ascii="Arial" w:hAnsi="Arial" w:cs="Arial"/>
          <w:sz w:val="22"/>
          <w:szCs w:val="22"/>
          <w:lang w:val="sr-Latn-CS"/>
        </w:rPr>
        <w:t xml:space="preserve"> за учешће на аукцији прилажу се следећа документа:</w:t>
      </w:r>
    </w:p>
    <w:p w14:paraId="5C8D31D9" w14:textId="77777777" w:rsidR="00605369" w:rsidRPr="006C6905" w:rsidRDefault="00552ECC" w:rsidP="00C30FD9">
      <w:pPr>
        <w:pStyle w:val="NormalWeb"/>
        <w:widowControl w:val="0"/>
        <w:autoSpaceDE w:val="0"/>
        <w:autoSpaceDN w:val="0"/>
        <w:adjustRightInd w:val="0"/>
        <w:spacing w:before="120" w:beforeAutospacing="0" w:after="120" w:afterAutospacing="0"/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4.1. </w:t>
      </w:r>
      <w:r w:rsidR="00605369" w:rsidRPr="008B270E">
        <w:rPr>
          <w:rFonts w:ascii="Arial" w:hAnsi="Arial" w:cs="Arial"/>
          <w:sz w:val="22"/>
          <w:szCs w:val="22"/>
          <w:lang w:val="sr-Latn-CS"/>
        </w:rPr>
        <w:t xml:space="preserve">Оверене копије оснивачких докумената, оверени изводи из регистра привредних субјеката и </w:t>
      </w:r>
      <w:r w:rsidR="00605369" w:rsidRPr="006C6905">
        <w:rPr>
          <w:rFonts w:ascii="Arial" w:hAnsi="Arial" w:cs="Arial"/>
          <w:sz w:val="22"/>
          <w:szCs w:val="22"/>
          <w:lang w:val="sr-Latn-CS"/>
        </w:rPr>
        <w:t>потврда о ПИБ, оверене печатом учесника.</w:t>
      </w:r>
    </w:p>
    <w:p w14:paraId="2FBE40CD" w14:textId="77777777" w:rsidR="0097329E" w:rsidRPr="006C6905" w:rsidRDefault="00552ECC" w:rsidP="00552ECC">
      <w:pPr>
        <w:spacing w:before="120" w:after="120"/>
        <w:rPr>
          <w:rFonts w:ascii="Arial" w:hAnsi="Arial" w:cs="Arial"/>
          <w:sz w:val="22"/>
          <w:szCs w:val="22"/>
          <w:lang w:val="sr-Latn-CS"/>
        </w:rPr>
      </w:pPr>
      <w:r w:rsidRPr="006C6905">
        <w:rPr>
          <w:rFonts w:ascii="Arial" w:hAnsi="Arial" w:cs="Arial"/>
          <w:sz w:val="22"/>
          <w:szCs w:val="22"/>
          <w:lang w:val="sr-Cyrl-RS"/>
        </w:rPr>
        <w:t xml:space="preserve">4.2. </w:t>
      </w:r>
      <w:r w:rsidR="00605369" w:rsidRPr="006C6905">
        <w:rPr>
          <w:rFonts w:ascii="Arial" w:hAnsi="Arial" w:cs="Arial"/>
          <w:sz w:val="22"/>
          <w:szCs w:val="22"/>
          <w:lang w:val="sr-Latn-CS"/>
        </w:rPr>
        <w:t xml:space="preserve">Уредно састављена и оверена документа од стране учесника на аукцији, која потврђују </w:t>
      </w:r>
    </w:p>
    <w:p w14:paraId="30C8D2B0" w14:textId="77777777" w:rsidR="00605369" w:rsidRPr="006C6905" w:rsidRDefault="00605369" w:rsidP="00C30FD9">
      <w:pPr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6C6905">
        <w:rPr>
          <w:rFonts w:ascii="Arial" w:hAnsi="Arial" w:cs="Arial"/>
          <w:sz w:val="22"/>
          <w:szCs w:val="22"/>
          <w:lang w:val="sr-Latn-CS"/>
        </w:rPr>
        <w:t>овлашћења управних органа и овлашћених заступника учесника.</w:t>
      </w:r>
    </w:p>
    <w:p w14:paraId="23477817" w14:textId="77777777" w:rsidR="00605369" w:rsidRPr="006C6905" w:rsidRDefault="00552ECC" w:rsidP="00552ECC">
      <w:pPr>
        <w:spacing w:before="120" w:after="120"/>
        <w:rPr>
          <w:rFonts w:ascii="Arial" w:hAnsi="Arial" w:cs="Arial"/>
          <w:sz w:val="22"/>
          <w:szCs w:val="22"/>
          <w:lang w:val="sr-Latn-CS"/>
        </w:rPr>
      </w:pPr>
      <w:r w:rsidRPr="006C6905">
        <w:rPr>
          <w:rFonts w:ascii="Arial" w:hAnsi="Arial" w:cs="Arial"/>
          <w:sz w:val="22"/>
          <w:szCs w:val="22"/>
          <w:lang w:val="sr-Cyrl-RS"/>
        </w:rPr>
        <w:t xml:space="preserve">4.3. </w:t>
      </w:r>
      <w:r w:rsidR="00FB4DCB" w:rsidRPr="006C6905">
        <w:rPr>
          <w:rFonts w:ascii="Arial" w:hAnsi="Arial" w:cs="Arial"/>
          <w:sz w:val="22"/>
          <w:szCs w:val="22"/>
          <w:lang w:val="sr-Latn-CS"/>
        </w:rPr>
        <w:t xml:space="preserve">Овлашћење из тачке </w:t>
      </w:r>
      <w:r w:rsidR="00C90EF1" w:rsidRPr="006C6905">
        <w:rPr>
          <w:rFonts w:ascii="Arial" w:hAnsi="Arial" w:cs="Arial"/>
          <w:sz w:val="22"/>
          <w:szCs w:val="22"/>
          <w:lang w:val="sr-Cyrl-RS"/>
        </w:rPr>
        <w:t>5</w:t>
      </w:r>
      <w:r w:rsidR="00C90EF1" w:rsidRPr="006C6905">
        <w:rPr>
          <w:rFonts w:ascii="Arial" w:hAnsi="Arial" w:cs="Arial"/>
          <w:sz w:val="22"/>
          <w:szCs w:val="22"/>
          <w:lang w:val="ru-RU"/>
        </w:rPr>
        <w:t>.2</w:t>
      </w:r>
      <w:r w:rsidR="00FB4DCB" w:rsidRPr="006C6905">
        <w:rPr>
          <w:rFonts w:ascii="Arial" w:hAnsi="Arial" w:cs="Arial"/>
          <w:sz w:val="22"/>
          <w:szCs w:val="22"/>
          <w:lang w:val="ru-RU"/>
        </w:rPr>
        <w:t>.</w:t>
      </w:r>
      <w:r w:rsidR="00605369" w:rsidRPr="006C690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80A1D" w:rsidRPr="006C6905">
        <w:rPr>
          <w:rFonts w:ascii="Arial" w:hAnsi="Arial" w:cs="Arial"/>
          <w:sz w:val="22"/>
          <w:szCs w:val="22"/>
          <w:lang w:val="sr-Cyrl-RS"/>
        </w:rPr>
        <w:t xml:space="preserve">Позива за учешће на аукцији </w:t>
      </w:r>
    </w:p>
    <w:p w14:paraId="07D6CF25" w14:textId="77777777" w:rsidR="00605369" w:rsidRPr="006C6905" w:rsidRDefault="00552ECC" w:rsidP="00552ECC">
      <w:pPr>
        <w:spacing w:before="120" w:after="120"/>
        <w:rPr>
          <w:rFonts w:ascii="Arial" w:hAnsi="Arial" w:cs="Arial"/>
          <w:sz w:val="22"/>
          <w:szCs w:val="22"/>
          <w:lang w:val="sr-Latn-CS"/>
        </w:rPr>
      </w:pPr>
      <w:r w:rsidRPr="006C6905">
        <w:rPr>
          <w:rFonts w:ascii="Arial" w:hAnsi="Arial" w:cs="Arial"/>
          <w:sz w:val="22"/>
          <w:szCs w:val="22"/>
          <w:lang w:val="sr-Cyrl-RS"/>
        </w:rPr>
        <w:t xml:space="preserve">4.4. </w:t>
      </w:r>
      <w:r w:rsidR="00FB4DCB" w:rsidRPr="006C6905">
        <w:rPr>
          <w:rFonts w:ascii="Arial" w:hAnsi="Arial" w:cs="Arial"/>
          <w:sz w:val="22"/>
          <w:szCs w:val="22"/>
          <w:lang w:val="sr-Latn-CS"/>
        </w:rPr>
        <w:t>Документа из тачке 3.1.</w:t>
      </w:r>
      <w:r w:rsidR="00FB4DCB" w:rsidRPr="006C6905">
        <w:rPr>
          <w:rFonts w:ascii="Arial" w:hAnsi="Arial" w:cs="Arial"/>
          <w:sz w:val="22"/>
          <w:szCs w:val="22"/>
          <w:lang w:val="ru-RU"/>
        </w:rPr>
        <w:t>3</w:t>
      </w:r>
      <w:r w:rsidR="00605369" w:rsidRPr="006C6905">
        <w:rPr>
          <w:rFonts w:ascii="Arial" w:hAnsi="Arial" w:cs="Arial"/>
          <w:sz w:val="22"/>
          <w:szCs w:val="22"/>
          <w:lang w:val="sr-Latn-CS"/>
        </w:rPr>
        <w:t xml:space="preserve">. </w:t>
      </w:r>
      <w:r w:rsidR="00A80A1D" w:rsidRPr="006C6905">
        <w:rPr>
          <w:rFonts w:ascii="Arial" w:hAnsi="Arial" w:cs="Arial"/>
          <w:sz w:val="22"/>
          <w:szCs w:val="22"/>
          <w:lang w:val="sr-Cyrl-RS"/>
        </w:rPr>
        <w:t xml:space="preserve">Позива за учешће на аукцији </w:t>
      </w:r>
    </w:p>
    <w:p w14:paraId="56D5682D" w14:textId="77777777" w:rsidR="00605369" w:rsidRPr="00E1540F" w:rsidRDefault="00552ECC" w:rsidP="00552ECC">
      <w:pPr>
        <w:spacing w:before="120" w:after="120"/>
        <w:rPr>
          <w:rFonts w:ascii="Arial" w:hAnsi="Arial" w:cs="Arial"/>
          <w:sz w:val="22"/>
          <w:szCs w:val="22"/>
          <w:lang w:val="sr-Latn-CS"/>
        </w:rPr>
      </w:pPr>
      <w:r w:rsidRPr="00E1540F">
        <w:rPr>
          <w:rFonts w:ascii="Arial" w:hAnsi="Arial" w:cs="Arial"/>
          <w:sz w:val="22"/>
          <w:szCs w:val="22"/>
          <w:lang w:val="sr-Cyrl-RS"/>
        </w:rPr>
        <w:t xml:space="preserve">4.5. </w:t>
      </w:r>
      <w:r w:rsidR="00605369" w:rsidRPr="00E1540F">
        <w:rPr>
          <w:rFonts w:ascii="Arial" w:hAnsi="Arial" w:cs="Arial"/>
          <w:sz w:val="22"/>
          <w:szCs w:val="22"/>
          <w:lang w:val="sr-Latn-CS"/>
        </w:rPr>
        <w:t>Друга документа која учесник доставља у складу са законодавством Републике Србије</w:t>
      </w:r>
      <w:r w:rsidR="00F73CE5" w:rsidRPr="00E1540F">
        <w:rPr>
          <w:rFonts w:ascii="Arial" w:hAnsi="Arial" w:cs="Arial"/>
          <w:sz w:val="22"/>
          <w:szCs w:val="22"/>
          <w:lang w:val="sr-Latn-CS"/>
        </w:rPr>
        <w:t>,</w:t>
      </w:r>
      <w:r w:rsidR="00502700" w:rsidRPr="00E1540F">
        <w:rPr>
          <w:rFonts w:ascii="Arial" w:hAnsi="Arial" w:cs="Arial"/>
          <w:sz w:val="22"/>
          <w:szCs w:val="22"/>
          <w:lang w:val="sr-Cyrl-RS"/>
        </w:rPr>
        <w:t xml:space="preserve"> и</w:t>
      </w:r>
      <w:r w:rsidR="00605369" w:rsidRPr="00E1540F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73CE5" w:rsidRPr="00E1540F">
        <w:rPr>
          <w:rFonts w:ascii="Arial" w:hAnsi="Arial" w:cs="Arial"/>
          <w:sz w:val="22"/>
          <w:szCs w:val="22"/>
          <w:lang w:val="sr-Cyrl-RS"/>
        </w:rPr>
        <w:t>Позивом за учешће на аукцији.</w:t>
      </w:r>
      <w:r w:rsidR="00F73CE5" w:rsidRPr="00E1540F">
        <w:rPr>
          <w:rFonts w:ascii="Arial" w:hAnsi="Arial" w:cs="Arial"/>
          <w:strike/>
          <w:sz w:val="22"/>
          <w:szCs w:val="22"/>
          <w:lang w:val="sr-Cyrl-RS"/>
        </w:rPr>
        <w:t xml:space="preserve"> </w:t>
      </w:r>
    </w:p>
    <w:p w14:paraId="540A66DB" w14:textId="77777777" w:rsidR="00605369" w:rsidRPr="00E1540F" w:rsidRDefault="00605369" w:rsidP="00C30FD9">
      <w:pPr>
        <w:widowControl w:val="0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E1540F">
        <w:rPr>
          <w:rFonts w:ascii="Arial" w:hAnsi="Arial" w:cs="Arial"/>
          <w:sz w:val="22"/>
          <w:szCs w:val="22"/>
          <w:lang w:val="sr-Latn-CS"/>
        </w:rPr>
        <w:t xml:space="preserve">Заступник учесника </w:t>
      </w:r>
      <w:r w:rsidRPr="00E1540F">
        <w:rPr>
          <w:rFonts w:ascii="Arial" w:hAnsi="Arial" w:cs="Arial"/>
          <w:sz w:val="22"/>
          <w:szCs w:val="22"/>
          <w:lang w:val="ru-RU"/>
        </w:rPr>
        <w:t>_____________________             _____________________</w:t>
      </w:r>
    </w:p>
    <w:p w14:paraId="2E18B79A" w14:textId="77777777" w:rsidR="00605369" w:rsidRPr="00E1540F" w:rsidRDefault="00605369" w:rsidP="00C30FD9">
      <w:pPr>
        <w:widowControl w:val="0"/>
        <w:spacing w:before="120" w:after="120"/>
        <w:rPr>
          <w:rFonts w:ascii="Arial" w:hAnsi="Arial" w:cs="Arial"/>
          <w:i/>
          <w:sz w:val="22"/>
          <w:szCs w:val="22"/>
          <w:lang w:val="sr-Latn-CS"/>
        </w:rPr>
      </w:pPr>
      <w:r w:rsidRPr="00E1540F">
        <w:rPr>
          <w:rFonts w:ascii="Arial" w:hAnsi="Arial" w:cs="Arial"/>
          <w:sz w:val="22"/>
          <w:szCs w:val="22"/>
          <w:vertAlign w:val="superscript"/>
          <w:lang w:val="ru-RU"/>
        </w:rPr>
        <w:t xml:space="preserve">                                                                                             (</w:t>
      </w:r>
      <w:proofErr w:type="gramStart"/>
      <w:r w:rsidRPr="00E1540F">
        <w:rPr>
          <w:rFonts w:ascii="Arial" w:hAnsi="Arial" w:cs="Arial"/>
          <w:sz w:val="22"/>
          <w:szCs w:val="22"/>
          <w:vertAlign w:val="superscript"/>
          <w:lang w:val="sr-Latn-CS"/>
        </w:rPr>
        <w:t>потпис</w:t>
      </w:r>
      <w:r w:rsidRPr="00E1540F">
        <w:rPr>
          <w:rFonts w:ascii="Arial" w:hAnsi="Arial" w:cs="Arial"/>
          <w:sz w:val="22"/>
          <w:szCs w:val="22"/>
          <w:vertAlign w:val="superscript"/>
          <w:lang w:val="ru-RU"/>
        </w:rPr>
        <w:t xml:space="preserve">)   </w:t>
      </w:r>
      <w:proofErr w:type="gramEnd"/>
      <w:r w:rsidRPr="00E1540F">
        <w:rPr>
          <w:rFonts w:ascii="Arial" w:hAnsi="Arial" w:cs="Arial"/>
          <w:sz w:val="22"/>
          <w:szCs w:val="22"/>
          <w:vertAlign w:val="superscript"/>
          <w:lang w:val="ru-RU"/>
        </w:rPr>
        <w:t xml:space="preserve">                                                          (</w:t>
      </w:r>
      <w:r w:rsidRPr="00E1540F">
        <w:rPr>
          <w:rFonts w:ascii="Arial" w:hAnsi="Arial" w:cs="Arial"/>
          <w:sz w:val="22"/>
          <w:szCs w:val="22"/>
          <w:vertAlign w:val="superscript"/>
          <w:lang w:val="sr-Latn-CS"/>
        </w:rPr>
        <w:t xml:space="preserve">име и презиме) </w:t>
      </w:r>
      <w:r w:rsidRPr="00E1540F">
        <w:rPr>
          <w:rFonts w:ascii="Arial" w:hAnsi="Arial" w:cs="Arial"/>
          <w:i/>
          <w:sz w:val="22"/>
          <w:szCs w:val="22"/>
          <w:lang w:val="sr-Latn-CS"/>
        </w:rPr>
        <w:t xml:space="preserve">     </w:t>
      </w:r>
    </w:p>
    <w:p w14:paraId="054852D6" w14:textId="77777777" w:rsidR="00D526D5" w:rsidRPr="00E1540F" w:rsidRDefault="00605369" w:rsidP="00C30FD9">
      <w:pPr>
        <w:spacing w:before="120" w:after="120"/>
        <w:rPr>
          <w:rFonts w:ascii="Arial" w:hAnsi="Arial" w:cs="Arial"/>
          <w:i/>
          <w:sz w:val="22"/>
          <w:szCs w:val="22"/>
          <w:lang w:val="sr-Latn-CS"/>
        </w:rPr>
      </w:pPr>
      <w:r w:rsidRPr="00E1540F">
        <w:rPr>
          <w:rFonts w:ascii="Arial" w:hAnsi="Arial" w:cs="Arial"/>
          <w:i/>
          <w:sz w:val="22"/>
          <w:szCs w:val="22"/>
          <w:lang w:val="sr-Latn-CS"/>
        </w:rPr>
        <w:t xml:space="preserve">                                                                 М. П.</w:t>
      </w:r>
    </w:p>
    <w:p w14:paraId="429E7E96" w14:textId="77777777" w:rsidR="00D526D5" w:rsidRPr="008B270E" w:rsidRDefault="00D526D5">
      <w:pPr>
        <w:rPr>
          <w:rFonts w:ascii="Arial" w:hAnsi="Arial" w:cs="Arial"/>
          <w:i/>
          <w:sz w:val="22"/>
          <w:szCs w:val="22"/>
          <w:lang w:val="sr-Latn-CS"/>
        </w:rPr>
      </w:pPr>
      <w:r w:rsidRPr="008B270E">
        <w:rPr>
          <w:rFonts w:ascii="Arial" w:hAnsi="Arial" w:cs="Arial"/>
          <w:i/>
          <w:sz w:val="22"/>
          <w:szCs w:val="22"/>
          <w:lang w:val="sr-Latn-CS"/>
        </w:rPr>
        <w:br w:type="page"/>
      </w:r>
    </w:p>
    <w:p w14:paraId="556B05BA" w14:textId="77777777" w:rsidR="00567AB4" w:rsidRPr="008B270E" w:rsidRDefault="008B5C58" w:rsidP="00567AB4">
      <w:pPr>
        <w:ind w:firstLine="720"/>
        <w:jc w:val="right"/>
        <w:rPr>
          <w:rFonts w:ascii="Arial" w:hAnsi="Arial" w:cs="Arial"/>
          <w:b/>
          <w:spacing w:val="-1"/>
          <w:sz w:val="22"/>
          <w:szCs w:val="22"/>
          <w:lang w:val="ru-RU"/>
        </w:rPr>
      </w:pPr>
      <w:r w:rsidRPr="008B270E">
        <w:rPr>
          <w:rFonts w:ascii="Arial" w:hAnsi="Arial" w:cs="Arial"/>
          <w:b/>
          <w:spacing w:val="-1"/>
          <w:sz w:val="22"/>
          <w:szCs w:val="22"/>
          <w:lang w:val="ru-RU"/>
        </w:rPr>
        <w:lastRenderedPageBreak/>
        <w:t xml:space="preserve">Формулар бр. </w:t>
      </w:r>
      <w:r w:rsidR="00605369" w:rsidRPr="008B270E">
        <w:rPr>
          <w:rFonts w:ascii="Arial" w:hAnsi="Arial" w:cs="Arial"/>
          <w:b/>
          <w:spacing w:val="-1"/>
          <w:sz w:val="22"/>
          <w:szCs w:val="22"/>
          <w:lang w:val="ru-RU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3746"/>
      </w:tblGrid>
      <w:tr w:rsidR="008B270E" w:rsidRPr="008B270E" w14:paraId="3B8C4012" w14:textId="77777777" w:rsidTr="00D1381F">
        <w:trPr>
          <w:trHeight w:val="967"/>
        </w:trPr>
        <w:tc>
          <w:tcPr>
            <w:tcW w:w="6025" w:type="dxa"/>
            <w:shd w:val="clear" w:color="auto" w:fill="F2F2F2" w:themeFill="background1" w:themeFillShade="F2"/>
          </w:tcPr>
          <w:p w14:paraId="05C7841F" w14:textId="77777777" w:rsidR="005F4B65" w:rsidRPr="008B270E" w:rsidRDefault="005F4B65" w:rsidP="005F4B65">
            <w:pPr>
              <w:spacing w:before="120" w:after="120"/>
              <w:rPr>
                <w:rFonts w:ascii="Arial" w:hAnsi="Arial" w:cs="Arial"/>
                <w:b/>
                <w:spacing w:val="-1"/>
                <w:lang w:val="ru-RU"/>
              </w:rPr>
            </w:pPr>
          </w:p>
          <w:p w14:paraId="52243AAE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b/>
                <w:spacing w:val="-1"/>
                <w:lang w:val="ru-RU"/>
              </w:rPr>
            </w:pPr>
            <w:r w:rsidRPr="008B270E">
              <w:rPr>
                <w:rFonts w:ascii="Arial" w:hAnsi="Arial" w:cs="Arial"/>
                <w:b/>
                <w:spacing w:val="-1"/>
                <w:lang w:val="ru-RU"/>
              </w:rPr>
              <w:t>ПОНУДА ЦЕНЕ ПРЕДМЕТА АУКЦИЈЕ</w:t>
            </w:r>
          </w:p>
          <w:p w14:paraId="52EBFF80" w14:textId="77777777" w:rsidR="005F4B65" w:rsidRPr="008B270E" w:rsidRDefault="005F4B65" w:rsidP="00D1381F">
            <w:pPr>
              <w:spacing w:before="120" w:after="120"/>
              <w:jc w:val="right"/>
              <w:rPr>
                <w:rFonts w:ascii="Arial" w:hAnsi="Arial" w:cs="Arial"/>
                <w:b/>
                <w:spacing w:val="-1"/>
                <w:lang w:val="ru-RU"/>
              </w:rPr>
            </w:pPr>
          </w:p>
        </w:tc>
        <w:tc>
          <w:tcPr>
            <w:tcW w:w="3746" w:type="dxa"/>
            <w:shd w:val="clear" w:color="auto" w:fill="F2F2F2" w:themeFill="background1" w:themeFillShade="F2"/>
          </w:tcPr>
          <w:p w14:paraId="42B5A69E" w14:textId="77777777" w:rsidR="005F4B65" w:rsidRPr="008B270E" w:rsidRDefault="005F4B65" w:rsidP="00D1381F">
            <w:pPr>
              <w:spacing w:before="120" w:after="120"/>
              <w:jc w:val="right"/>
              <w:rPr>
                <w:rFonts w:ascii="Arial" w:hAnsi="Arial" w:cs="Arial"/>
                <w:b/>
                <w:spacing w:val="-1"/>
                <w:lang w:val="ru-RU"/>
              </w:rPr>
            </w:pPr>
          </w:p>
          <w:p w14:paraId="4DC5E26D" w14:textId="771211D7" w:rsidR="005F4B65" w:rsidRPr="008B270E" w:rsidRDefault="008A327E" w:rsidP="00D1381F">
            <w:pPr>
              <w:spacing w:before="120" w:after="120"/>
              <w:jc w:val="center"/>
              <w:rPr>
                <w:rFonts w:ascii="Arial" w:hAnsi="Arial" w:cs="Arial"/>
                <w:b/>
                <w:spacing w:val="-1"/>
                <w:lang w:val="ru-RU"/>
              </w:rPr>
            </w:pPr>
            <w:r>
              <w:rPr>
                <w:rFonts w:ascii="Arial" w:hAnsi="Arial" w:cs="Arial"/>
                <w:b/>
                <w:spacing w:val="-1"/>
                <w:lang w:val="ru-RU"/>
              </w:rPr>
              <w:t>А-00</w:t>
            </w:r>
            <w:r w:rsidR="006D53C1">
              <w:rPr>
                <w:rFonts w:ascii="Arial" w:hAnsi="Arial" w:cs="Arial"/>
                <w:b/>
                <w:spacing w:val="-1"/>
                <w:lang w:val="ru-RU"/>
              </w:rPr>
              <w:t>2</w:t>
            </w:r>
            <w:r w:rsidR="007538EF">
              <w:rPr>
                <w:rFonts w:ascii="Arial" w:hAnsi="Arial" w:cs="Arial"/>
                <w:b/>
                <w:spacing w:val="-1"/>
                <w:lang w:val="ru-RU"/>
              </w:rPr>
              <w:t>/202</w:t>
            </w:r>
            <w:r w:rsidR="006D53C1">
              <w:rPr>
                <w:rFonts w:ascii="Arial" w:hAnsi="Arial" w:cs="Arial"/>
                <w:b/>
                <w:spacing w:val="-1"/>
                <w:lang w:val="ru-RU"/>
              </w:rPr>
              <w:t>6</w:t>
            </w:r>
          </w:p>
        </w:tc>
      </w:tr>
    </w:tbl>
    <w:p w14:paraId="0E82CF87" w14:textId="67732E16" w:rsidR="005F4B65" w:rsidRPr="008B270E" w:rsidRDefault="005F4B65" w:rsidP="005F4B65">
      <w:pPr>
        <w:spacing w:before="120" w:after="120"/>
        <w:jc w:val="center"/>
        <w:rPr>
          <w:rFonts w:ascii="Arial" w:hAnsi="Arial" w:cs="Arial"/>
          <w:i/>
          <w:spacing w:val="-1"/>
          <w:sz w:val="20"/>
          <w:szCs w:val="20"/>
          <w:lang w:val="sr-Latn-CS"/>
        </w:rPr>
      </w:pPr>
      <w:r w:rsidRPr="008B270E">
        <w:rPr>
          <w:rFonts w:ascii="Arial" w:hAnsi="Arial" w:cs="Arial"/>
          <w:i/>
          <w:spacing w:val="-1"/>
          <w:sz w:val="20"/>
          <w:szCs w:val="20"/>
          <w:lang w:val="sr-Latn-CS"/>
        </w:rPr>
        <w:t xml:space="preserve"> (доставља се на електронску адресу</w:t>
      </w:r>
      <w:r w:rsidRPr="008B270E">
        <w:rPr>
          <w:rFonts w:ascii="Arial" w:hAnsi="Arial" w:cs="Arial"/>
          <w:i/>
          <w:spacing w:val="-1"/>
          <w:sz w:val="20"/>
          <w:szCs w:val="20"/>
          <w:lang w:val="sr-Cyrl-RS"/>
        </w:rPr>
        <w:t xml:space="preserve"> </w:t>
      </w:r>
      <w:hyperlink r:id="rId34" w:history="1"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_</w:t>
        </w:r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sr-Latn-RS"/>
          </w:rPr>
          <w:t>HIPP</w:t>
        </w:r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@</w:t>
        </w:r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-</w:t>
        </w:r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.</w:t>
        </w:r>
        <w:r w:rsidR="006D53C1" w:rsidRPr="00F75DBC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  <w:r w:rsidRPr="008B270E">
        <w:rPr>
          <w:rFonts w:ascii="Arial" w:hAnsi="Arial" w:cs="Arial"/>
          <w:i/>
          <w:spacing w:val="-1"/>
          <w:sz w:val="20"/>
          <w:szCs w:val="20"/>
          <w:lang w:val="sr-Latn-CS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680"/>
        <w:gridCol w:w="4286"/>
      </w:tblGrid>
      <w:tr w:rsidR="008B270E" w:rsidRPr="00B45692" w14:paraId="08745436" w14:textId="77777777" w:rsidTr="005C4602">
        <w:trPr>
          <w:trHeight w:val="967"/>
        </w:trPr>
        <w:tc>
          <w:tcPr>
            <w:tcW w:w="805" w:type="dxa"/>
          </w:tcPr>
          <w:p w14:paraId="4B60317A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80" w:type="dxa"/>
          </w:tcPr>
          <w:p w14:paraId="44570171" w14:textId="77777777" w:rsidR="005F4B65" w:rsidRPr="00E1540F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14:paraId="58DF2A02" w14:textId="77777777" w:rsidR="005F4B65" w:rsidRPr="00E1540F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Пун</w:t>
            </w:r>
            <w:r w:rsidR="007A46A4" w:rsidRPr="00E1540F">
              <w:rPr>
                <w:rFonts w:ascii="Arial" w:hAnsi="Arial" w:cs="Arial"/>
                <w:sz w:val="22"/>
                <w:szCs w:val="22"/>
                <w:lang w:val="ru-RU"/>
              </w:rPr>
              <w:t>о име</w:t>
            </w: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 xml:space="preserve"> и седиште </w:t>
            </w:r>
            <w:r w:rsidR="00D1381F" w:rsidRPr="00E1540F">
              <w:rPr>
                <w:rFonts w:ascii="Arial" w:hAnsi="Arial" w:cs="Arial"/>
                <w:sz w:val="22"/>
                <w:szCs w:val="22"/>
                <w:lang w:val="sr-Cyrl-RS"/>
              </w:rPr>
              <w:t>подносиоца Пријаве</w:t>
            </w: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:</w:t>
            </w:r>
          </w:p>
          <w:p w14:paraId="045B8664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4286" w:type="dxa"/>
          </w:tcPr>
          <w:p w14:paraId="463F60E0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8B270E" w:rsidRPr="00B45692" w14:paraId="0CD9C197" w14:textId="77777777" w:rsidTr="00D1381F">
        <w:tc>
          <w:tcPr>
            <w:tcW w:w="805" w:type="dxa"/>
          </w:tcPr>
          <w:p w14:paraId="71CF3F21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80" w:type="dxa"/>
          </w:tcPr>
          <w:p w14:paraId="36B5D8F0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Правни статус</w:t>
            </w:r>
          </w:p>
          <w:p w14:paraId="79504414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i/>
                <w:sz w:val="22"/>
                <w:szCs w:val="22"/>
                <w:lang w:val="ru-RU"/>
              </w:rPr>
              <w:t>(правно лице, предузетник, физичко лице)</w:t>
            </w:r>
          </w:p>
        </w:tc>
        <w:tc>
          <w:tcPr>
            <w:tcW w:w="4286" w:type="dxa"/>
          </w:tcPr>
          <w:p w14:paraId="1750ABC1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8B270E" w:rsidRPr="008B270E" w14:paraId="09494FBD" w14:textId="77777777" w:rsidTr="00D1381F">
        <w:tc>
          <w:tcPr>
            <w:tcW w:w="805" w:type="dxa"/>
          </w:tcPr>
          <w:p w14:paraId="18E4735B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680" w:type="dxa"/>
          </w:tcPr>
          <w:p w14:paraId="0F2A3810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Адреса понуђача</w:t>
            </w:r>
          </w:p>
        </w:tc>
        <w:tc>
          <w:tcPr>
            <w:tcW w:w="4286" w:type="dxa"/>
          </w:tcPr>
          <w:p w14:paraId="61B574A9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8B270E" w:rsidRPr="008B270E" w14:paraId="15CDF14E" w14:textId="77777777" w:rsidTr="00D1381F">
        <w:tc>
          <w:tcPr>
            <w:tcW w:w="805" w:type="dxa"/>
          </w:tcPr>
          <w:p w14:paraId="5C84BF0E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680" w:type="dxa"/>
          </w:tcPr>
          <w:p w14:paraId="6BA25B2B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Банкарски докази</w:t>
            </w:r>
          </w:p>
        </w:tc>
        <w:tc>
          <w:tcPr>
            <w:tcW w:w="4286" w:type="dxa"/>
          </w:tcPr>
          <w:p w14:paraId="4E906DB7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8B270E" w:rsidRPr="008B270E" w14:paraId="3C4B8734" w14:textId="77777777" w:rsidTr="00D1381F">
        <w:tc>
          <w:tcPr>
            <w:tcW w:w="805" w:type="dxa"/>
          </w:tcPr>
          <w:p w14:paraId="18AEFF6D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680" w:type="dxa"/>
          </w:tcPr>
          <w:p w14:paraId="0C89B405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Телефон и имејл адреса</w:t>
            </w:r>
          </w:p>
        </w:tc>
        <w:tc>
          <w:tcPr>
            <w:tcW w:w="4286" w:type="dxa"/>
          </w:tcPr>
          <w:p w14:paraId="19CBD8DE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8B270E" w:rsidRPr="00B45692" w14:paraId="0652C1D1" w14:textId="77777777" w:rsidTr="00D1381F">
        <w:trPr>
          <w:trHeight w:val="985"/>
        </w:trPr>
        <w:tc>
          <w:tcPr>
            <w:tcW w:w="805" w:type="dxa"/>
          </w:tcPr>
          <w:p w14:paraId="388EA577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680" w:type="dxa"/>
          </w:tcPr>
          <w:p w14:paraId="536E9C52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B270E">
              <w:rPr>
                <w:rFonts w:ascii="Arial" w:hAnsi="Arial" w:cs="Arial"/>
                <w:sz w:val="22"/>
                <w:szCs w:val="22"/>
                <w:lang w:val="ru-RU"/>
              </w:rPr>
              <w:t xml:space="preserve">Име и </w:t>
            </w:r>
            <w:r w:rsidRPr="006C6905">
              <w:rPr>
                <w:rFonts w:ascii="Arial" w:hAnsi="Arial" w:cs="Arial"/>
                <w:sz w:val="22"/>
                <w:szCs w:val="22"/>
                <w:lang w:val="ru-RU"/>
              </w:rPr>
              <w:t>презиме заступника</w:t>
            </w:r>
            <w:r w:rsidR="00A80A1D" w:rsidRPr="006C6905">
              <w:rPr>
                <w:rFonts w:ascii="Arial" w:hAnsi="Arial" w:cs="Arial"/>
                <w:sz w:val="22"/>
                <w:szCs w:val="22"/>
                <w:lang w:val="ru-RU"/>
              </w:rPr>
              <w:t xml:space="preserve"> или пуномоћник</w:t>
            </w:r>
            <w:r w:rsidR="00C939C7" w:rsidRPr="006C6905">
              <w:rPr>
                <w:rFonts w:ascii="Arial" w:hAnsi="Arial" w:cs="Arial"/>
                <w:sz w:val="22"/>
                <w:szCs w:val="22"/>
                <w:lang w:val="ru-RU"/>
              </w:rPr>
              <w:t>а који поступа на основу писаног</w:t>
            </w:r>
            <w:r w:rsidR="00A80A1D" w:rsidRPr="006C6905">
              <w:rPr>
                <w:rFonts w:ascii="Arial" w:hAnsi="Arial" w:cs="Arial"/>
                <w:sz w:val="22"/>
                <w:szCs w:val="22"/>
                <w:lang w:val="ru-RU"/>
              </w:rPr>
              <w:t xml:space="preserve"> пуномоћја</w:t>
            </w:r>
          </w:p>
          <w:p w14:paraId="556FEAAD" w14:textId="77777777" w:rsidR="005F4B65" w:rsidRPr="006C6905" w:rsidRDefault="005F4B65" w:rsidP="006C6905">
            <w:pPr>
              <w:spacing w:before="120" w:after="120"/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7538EF">
              <w:rPr>
                <w:rFonts w:ascii="Arial" w:hAnsi="Arial" w:cs="Arial"/>
                <w:i/>
                <w:sz w:val="20"/>
                <w:szCs w:val="22"/>
                <w:lang w:val="ru-RU"/>
              </w:rPr>
              <w:t>(Уколико понуду доставља</w:t>
            </w:r>
            <w:r w:rsidR="00A80A1D" w:rsidRPr="007538EF">
              <w:rPr>
                <w:rFonts w:ascii="Arial" w:hAnsi="Arial" w:cs="Arial"/>
                <w:i/>
                <w:sz w:val="20"/>
                <w:szCs w:val="22"/>
                <w:lang w:val="ru-RU"/>
              </w:rPr>
              <w:t xml:space="preserve"> лице на основу </w:t>
            </w:r>
            <w:proofErr w:type="gramStart"/>
            <w:r w:rsidR="00A80A1D" w:rsidRPr="007538EF">
              <w:rPr>
                <w:rFonts w:ascii="Arial" w:hAnsi="Arial" w:cs="Arial"/>
                <w:i/>
                <w:sz w:val="20"/>
                <w:szCs w:val="22"/>
                <w:lang w:val="ru-RU"/>
              </w:rPr>
              <w:t>пуномоћја</w:t>
            </w:r>
            <w:r w:rsidRPr="007538EF">
              <w:rPr>
                <w:rFonts w:ascii="Arial" w:hAnsi="Arial" w:cs="Arial"/>
                <w:i/>
                <w:sz w:val="20"/>
                <w:szCs w:val="22"/>
                <w:lang w:val="ru-RU"/>
              </w:rPr>
              <w:t xml:space="preserve"> )</w:t>
            </w:r>
            <w:proofErr w:type="gramEnd"/>
          </w:p>
        </w:tc>
        <w:tc>
          <w:tcPr>
            <w:tcW w:w="4286" w:type="dxa"/>
          </w:tcPr>
          <w:p w14:paraId="418AD679" w14:textId="77777777" w:rsidR="005F4B65" w:rsidRPr="008B270E" w:rsidRDefault="005F4B65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</w:tbl>
    <w:p w14:paraId="2FE22AF2" w14:textId="77777777" w:rsidR="005F4B65" w:rsidRDefault="005F4B65" w:rsidP="005F4B65">
      <w:p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  <w:r w:rsidRPr="008B270E">
        <w:rPr>
          <w:rFonts w:ascii="Arial" w:hAnsi="Arial" w:cs="Arial"/>
          <w:sz w:val="22"/>
          <w:szCs w:val="22"/>
          <w:lang w:val="sr-Latn-CS"/>
        </w:rPr>
        <w:t>после упознавања са предметом аукције, нуди цену:</w:t>
      </w:r>
    </w:p>
    <w:tbl>
      <w:tblPr>
        <w:tblW w:w="864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44"/>
        <w:gridCol w:w="1101"/>
        <w:gridCol w:w="1886"/>
      </w:tblGrid>
      <w:tr w:rsidR="00F75DBC" w:rsidRPr="00B45692" w14:paraId="6FBA3EB8" w14:textId="77777777" w:rsidTr="00E906B4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858C2" w14:textId="77777777" w:rsidR="00F75DBC" w:rsidRPr="00BC4309" w:rsidRDefault="00F75DBC" w:rsidP="002107B4">
            <w:pPr>
              <w:spacing w:after="200" w:line="276" w:lineRule="auto"/>
              <w:ind w:left="-142" w:right="-9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ЛОТ 1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1F134" w14:textId="77777777" w:rsidR="00F75DBC" w:rsidRPr="00BC4309" w:rsidRDefault="00F75DBC" w:rsidP="002107B4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Назив/врста отпада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F32DB" w14:textId="77777777" w:rsidR="00F75DBC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78CEC2AA" w14:textId="3977A519" w:rsidR="00F75DBC" w:rsidRPr="00216823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Количина (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 xml:space="preserve">cca </w:t>
            </w:r>
            <w:r w:rsidR="00E906B4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т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 w:rsidR="00E906B4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год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DC0F" w14:textId="77777777" w:rsidR="00F75DBC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681CFF4B" w14:textId="11900092" w:rsidR="00F75DBC" w:rsidRPr="00BC4309" w:rsidRDefault="00B64055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Понуђена цена предмета аукције</w:t>
            </w:r>
          </w:p>
          <w:p w14:paraId="3B7AC3E7" w14:textId="3111D0A3" w:rsidR="00F75DBC" w:rsidRPr="00BC4309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РСД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кг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 xml:space="preserve"> без ПДВ-а</w:t>
            </w:r>
          </w:p>
        </w:tc>
      </w:tr>
      <w:tr w:rsidR="00DC6A4F" w:rsidRPr="00BC4309" w14:paraId="6313285E" w14:textId="77777777" w:rsidTr="00E906B4">
        <w:trPr>
          <w:trHeight w:val="653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515D3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31897" w14:textId="779EBE7C" w:rsidR="00DC6A4F" w:rsidRPr="00E628E4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ru-RU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Otpadno drvo (indeksni broj 17 02 01)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349FF" w14:textId="1FFE8C57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A044" w14:textId="04D815D6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2B3CD78E" w14:textId="77777777" w:rsidTr="00E906B4">
        <w:trPr>
          <w:trHeight w:val="653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08BEA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2.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942F" w14:textId="495E61E2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Otpadno trulo drvo (indeksni broj 17 02 01)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5926F" w14:textId="44DDEB80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917B" w14:textId="70CA5B33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70651F7B" w14:textId="77777777" w:rsidTr="00E906B4">
        <w:trPr>
          <w:trHeight w:val="653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61B15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3.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9CCD2" w14:textId="7416ACDF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 od plastike (indeksni broj 17 02 03)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3661C" w14:textId="24F2D2C3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780" w14:textId="1E19B707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3899D86F" w14:textId="77777777" w:rsidTr="00E906B4">
        <w:trPr>
          <w:trHeight w:val="653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5A48C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4.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67A3C" w14:textId="293785A6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 od gume (indeksni broj 19 12 04)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C0E84" w14:textId="520F041A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92B3" w14:textId="5B8F58FD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0A28442B" w14:textId="77777777" w:rsidTr="00E906B4">
        <w:trPr>
          <w:trHeight w:val="653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0FA76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5.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53612" w14:textId="6A9EBC33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Otpadni papir i karton (indeksni broj 20 01 01)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802AA" w14:textId="66A6E843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2CF3" w14:textId="2555CCC3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4BAB75CD" w14:textId="77777777" w:rsidTr="00E906B4">
        <w:trPr>
          <w:trHeight w:val="653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BC996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6.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16086" w14:textId="4411E10E" w:rsid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ru-RU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 xml:space="preserve">Ambalažni </w:t>
            </w:r>
            <w:proofErr w:type="gramStart"/>
            <w:r w:rsidRPr="00DC6A4F">
              <w:rPr>
                <w:rFonts w:ascii="Arial" w:hAnsi="Arial" w:cs="Arial"/>
                <w:sz w:val="22"/>
                <w:szCs w:val="22"/>
              </w:rPr>
              <w:t>otpad  (</w:t>
            </w:r>
            <w:proofErr w:type="gramEnd"/>
            <w:r w:rsidRPr="00DC6A4F">
              <w:rPr>
                <w:rFonts w:ascii="Arial" w:hAnsi="Arial" w:cs="Arial"/>
                <w:sz w:val="22"/>
                <w:szCs w:val="22"/>
              </w:rPr>
              <w:t>indeksni broj 15 01 02)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0D722" w14:textId="7CF3A056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271D" w14:textId="679D0910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4D0D1A61" w14:textId="77777777" w:rsidTr="00E906B4">
        <w:trPr>
          <w:trHeight w:val="653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31364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7.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B959B" w14:textId="23A89DDA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Ambalažni otpad – papirno (mešana ambalaža) 200 l (indeksni broj 15 01 06)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73093" w14:textId="16BC68CC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6C5E" w14:textId="0E719BCF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0BF20F38" w14:textId="77777777" w:rsidTr="00E906B4">
        <w:trPr>
          <w:trHeight w:val="653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9D8FA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lastRenderedPageBreak/>
              <w:t>8.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5AB37" w14:textId="73C02347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 xml:space="preserve">Ambalažni otpad – metalno bure 200 </w:t>
            </w:r>
            <w:proofErr w:type="gramStart"/>
            <w:r w:rsidRPr="00DC6A4F">
              <w:rPr>
                <w:rFonts w:ascii="Arial" w:hAnsi="Arial" w:cs="Arial"/>
                <w:sz w:val="22"/>
                <w:szCs w:val="22"/>
              </w:rPr>
              <w:t>l  (</w:t>
            </w:r>
            <w:proofErr w:type="gramEnd"/>
            <w:r w:rsidRPr="00DC6A4F">
              <w:rPr>
                <w:rFonts w:ascii="Arial" w:hAnsi="Arial" w:cs="Arial"/>
                <w:sz w:val="22"/>
                <w:szCs w:val="22"/>
              </w:rPr>
              <w:t>indeksni broj 15 01 04)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61FE4" w14:textId="2D165501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4F88" w14:textId="37730461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7B819F87" w14:textId="77777777" w:rsidTr="00E906B4">
        <w:trPr>
          <w:trHeight w:val="653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E7FBA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9.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6FF1A" w14:textId="26D30AB5" w:rsid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ru-RU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 xml:space="preserve">PET ambalaža (indeksni broj 15 01 02)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55DEF" w14:textId="094E9441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A3B1" w14:textId="527BCF36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</w:tbl>
    <w:p w14:paraId="2A10CEC9" w14:textId="36D20357" w:rsidR="007538EF" w:rsidRDefault="007538EF" w:rsidP="005F4B65">
      <w:pPr>
        <w:spacing w:before="120" w:after="120"/>
        <w:jc w:val="both"/>
        <w:rPr>
          <w:rFonts w:ascii="Arial" w:hAnsi="Arial" w:cs="Arial"/>
          <w:sz w:val="10"/>
          <w:szCs w:val="10"/>
          <w:shd w:val="clear" w:color="auto" w:fill="FFFFFF"/>
          <w:lang w:val="ru-RU"/>
        </w:rPr>
      </w:pPr>
    </w:p>
    <w:tbl>
      <w:tblPr>
        <w:tblW w:w="864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"/>
        <w:gridCol w:w="4844"/>
        <w:gridCol w:w="1101"/>
        <w:gridCol w:w="1887"/>
      </w:tblGrid>
      <w:tr w:rsidR="00F75DBC" w:rsidRPr="00B45692" w14:paraId="75EEFE94" w14:textId="77777777" w:rsidTr="00E906B4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89A72" w14:textId="77777777" w:rsidR="00F75DBC" w:rsidRPr="00AF57B6" w:rsidRDefault="00F75DBC" w:rsidP="002107B4">
            <w:pPr>
              <w:spacing w:after="200" w:line="276" w:lineRule="auto"/>
              <w:ind w:left="-142" w:right="-9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ЛОТ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9CB86" w14:textId="77777777" w:rsidR="00F75DBC" w:rsidRPr="00BC4309" w:rsidRDefault="00F75DBC" w:rsidP="002107B4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Назив/врста отпада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1B1CA" w14:textId="77777777" w:rsidR="00F75DBC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70EE719D" w14:textId="6B92050F" w:rsidR="00F75DBC" w:rsidRPr="00216823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Количина (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 xml:space="preserve">cca </w:t>
            </w:r>
            <w:r w:rsidR="00E906B4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т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 w:rsidR="00E906B4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год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8F12" w14:textId="77777777" w:rsidR="00F75DBC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137DCE97" w14:textId="77777777" w:rsidR="00B64055" w:rsidRPr="00BC4309" w:rsidRDefault="00B64055" w:rsidP="00B64055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Понуђена цена предмета аукције</w:t>
            </w:r>
          </w:p>
          <w:p w14:paraId="1BD92F0E" w14:textId="77777777" w:rsidR="00F75DBC" w:rsidRPr="00BC4309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РСД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кг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, без ПДВ-а</w:t>
            </w:r>
          </w:p>
        </w:tc>
      </w:tr>
      <w:tr w:rsidR="00DC6A4F" w:rsidRPr="00BC4309" w14:paraId="7F354A79" w14:textId="77777777" w:rsidTr="00E906B4">
        <w:trPr>
          <w:trHeight w:val="65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97371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93B58" w14:textId="77777777" w:rsidR="00DC6A4F" w:rsidRPr="00DC6A4F" w:rsidRDefault="00DC6A4F" w:rsidP="002107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Otpadne baterije i akumulatori</w:t>
            </w:r>
          </w:p>
          <w:p w14:paraId="3BBEA3AC" w14:textId="3D165405" w:rsidR="00DC6A4F" w:rsidRPr="00DC6A4F" w:rsidRDefault="00DC6A4F" w:rsidP="002107B4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(indeksni broj 16 06 01*)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CD6F" w14:textId="1CA20E60" w:rsidR="00DC6A4F" w:rsidRPr="00BE7C90" w:rsidRDefault="00DC6A4F" w:rsidP="002107B4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EDE4" w14:textId="72C91984" w:rsidR="00DC6A4F" w:rsidRDefault="00DC6A4F" w:rsidP="002107B4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</w:tbl>
    <w:p w14:paraId="31D6FFD7" w14:textId="3A76ED88" w:rsidR="00F75DBC" w:rsidRDefault="00F75DBC" w:rsidP="005F4B65">
      <w:pPr>
        <w:spacing w:before="120" w:after="120"/>
        <w:jc w:val="both"/>
        <w:rPr>
          <w:rFonts w:ascii="Arial" w:hAnsi="Arial" w:cs="Arial"/>
          <w:sz w:val="10"/>
          <w:szCs w:val="10"/>
          <w:shd w:val="clear" w:color="auto" w:fill="FFFFFF"/>
          <w:lang w:val="ru-RU"/>
        </w:rPr>
      </w:pPr>
    </w:p>
    <w:p w14:paraId="7F8351B2" w14:textId="4FF98325" w:rsidR="00F75DBC" w:rsidRDefault="00F75DBC" w:rsidP="005F4B65">
      <w:pPr>
        <w:spacing w:before="120" w:after="120"/>
        <w:jc w:val="both"/>
        <w:rPr>
          <w:rFonts w:ascii="Arial" w:hAnsi="Arial" w:cs="Arial"/>
          <w:sz w:val="10"/>
          <w:szCs w:val="10"/>
          <w:shd w:val="clear" w:color="auto" w:fill="FFFFFF"/>
          <w:lang w:val="ru-RU"/>
        </w:rPr>
      </w:pPr>
    </w:p>
    <w:tbl>
      <w:tblPr>
        <w:tblW w:w="864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"/>
        <w:gridCol w:w="4846"/>
        <w:gridCol w:w="1101"/>
        <w:gridCol w:w="1885"/>
      </w:tblGrid>
      <w:tr w:rsidR="00F75DBC" w:rsidRPr="00B45692" w14:paraId="020BAFE1" w14:textId="77777777" w:rsidTr="00E906B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03D8E" w14:textId="31D9506D" w:rsidR="00F75DBC" w:rsidRPr="00AF57B6" w:rsidRDefault="00F75DBC" w:rsidP="002107B4">
            <w:pPr>
              <w:spacing w:after="200" w:line="276" w:lineRule="auto"/>
              <w:ind w:left="-142" w:right="-9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ЛОТ </w:t>
            </w:r>
            <w:r w:rsidR="00DC6A4F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64BC6" w14:textId="77777777" w:rsidR="00F75DBC" w:rsidRPr="00BC4309" w:rsidRDefault="00F75DBC" w:rsidP="002107B4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Назив/врста отпада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5C6F0" w14:textId="77777777" w:rsidR="00F75DBC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24BDE77D" w14:textId="1986DE24" w:rsidR="00F75DBC" w:rsidRPr="00216823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Количина (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 xml:space="preserve">cca </w:t>
            </w:r>
            <w:r w:rsidR="00E906B4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т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 w:rsidR="00E906B4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год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7B75" w14:textId="77777777" w:rsidR="00F75DBC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17C4FF39" w14:textId="77777777" w:rsidR="00B64055" w:rsidRPr="00BC4309" w:rsidRDefault="00B64055" w:rsidP="00B64055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Понуђена цена предмета аукције</w:t>
            </w:r>
          </w:p>
          <w:p w14:paraId="7524061E" w14:textId="2E6A271C" w:rsidR="00F75DBC" w:rsidRPr="00BC4309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РСД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кг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 xml:space="preserve"> без ПДВ-а</w:t>
            </w:r>
          </w:p>
        </w:tc>
      </w:tr>
      <w:tr w:rsidR="00DC6A4F" w:rsidRPr="00BC4309" w14:paraId="4C2EF60C" w14:textId="77777777" w:rsidTr="00E906B4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6EB56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EF63F" w14:textId="5CC84611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 xml:space="preserve">Električni i elektronski otpad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DC6A4F">
              <w:rPr>
                <w:rFonts w:ascii="Arial" w:hAnsi="Arial" w:cs="Arial"/>
                <w:sz w:val="22"/>
                <w:szCs w:val="22"/>
              </w:rPr>
              <w:t xml:space="preserve"> opasan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Pr="00DC6A4F">
              <w:rPr>
                <w:rFonts w:ascii="Arial" w:hAnsi="Arial" w:cs="Arial"/>
                <w:sz w:val="22"/>
                <w:szCs w:val="22"/>
              </w:rPr>
              <w:t>(indeksni broj 20 01 35</w:t>
            </w:r>
            <w:proofErr w:type="gramStart"/>
            <w:r w:rsidRPr="00DC6A4F">
              <w:rPr>
                <w:rFonts w:ascii="Arial" w:hAnsi="Arial" w:cs="Arial"/>
                <w:sz w:val="22"/>
                <w:szCs w:val="22"/>
              </w:rPr>
              <w:t>* 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99B9D" w14:textId="0A34F43D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AFE1" w14:textId="27E4C10F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5B545DEA" w14:textId="77777777" w:rsidTr="00E906B4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5351F" w14:textId="4C6B2506" w:rsidR="00DC6A4F" w:rsidRPr="00F75DBC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BADB" w14:textId="5717D500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Otpadne florescentne cevi (indeksni broj 20 01 21*)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4402C" w14:textId="485336DE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9EF2" w14:textId="0DCF29B4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737828BC" w14:textId="77777777" w:rsidTr="00E906B4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28ECD" w14:textId="2DEC4AC7" w:rsidR="00DC6A4F" w:rsidRPr="00F75DBC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D11FC" w14:textId="56738E7A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Električni i elektronski otpad- neopasan (indeksni broj 20 01 36)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BD46" w14:textId="2A2DBF0E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0045" w14:textId="5F7F9C48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</w:tbl>
    <w:p w14:paraId="3228EFB2" w14:textId="77777777" w:rsidR="00F75DBC" w:rsidRPr="00F75DBC" w:rsidRDefault="00F75DBC" w:rsidP="005F4B65">
      <w:pPr>
        <w:spacing w:before="120" w:after="120"/>
        <w:jc w:val="both"/>
        <w:rPr>
          <w:rFonts w:ascii="Arial" w:hAnsi="Arial" w:cs="Arial"/>
          <w:sz w:val="10"/>
          <w:szCs w:val="10"/>
          <w:shd w:val="clear" w:color="auto" w:fill="FFFFFF"/>
          <w:lang w:val="ru-RU"/>
        </w:rPr>
      </w:pPr>
    </w:p>
    <w:p w14:paraId="61D9B768" w14:textId="77777777" w:rsidR="009E28AD" w:rsidRPr="008B270E" w:rsidRDefault="009E28AD" w:rsidP="009E28AD">
      <w:pPr>
        <w:spacing w:before="120" w:after="120"/>
        <w:jc w:val="both"/>
        <w:rPr>
          <w:rFonts w:ascii="Arial" w:hAnsi="Arial" w:cs="Arial"/>
          <w:sz w:val="20"/>
          <w:szCs w:val="22"/>
          <w:lang w:val="sr-Latn-CS"/>
        </w:rPr>
      </w:pPr>
      <w:r w:rsidRPr="008B270E">
        <w:rPr>
          <w:rFonts w:ascii="Arial" w:hAnsi="Arial" w:cs="Arial"/>
          <w:sz w:val="20"/>
          <w:szCs w:val="22"/>
          <w:lang w:val="sr-Latn-CS"/>
        </w:rPr>
        <w:t>Понуда цене предмета аукције достављена је од стране________________________ (назив учесника) у динарима без ПДВ-а са урачунатим други</w:t>
      </w:r>
      <w:r w:rsidR="007538EF">
        <w:rPr>
          <w:rFonts w:ascii="Arial" w:hAnsi="Arial" w:cs="Arial"/>
          <w:sz w:val="20"/>
          <w:szCs w:val="22"/>
          <w:lang w:val="sr-Latn-CS"/>
        </w:rPr>
        <w:t>м зависним трошковима РСД</w:t>
      </w:r>
    </w:p>
    <w:p w14:paraId="785DFF13" w14:textId="77777777" w:rsidR="005F4B65" w:rsidRPr="008B270E" w:rsidRDefault="009E28AD" w:rsidP="009E28AD">
      <w:pPr>
        <w:spacing w:before="120" w:after="120"/>
        <w:jc w:val="both"/>
        <w:rPr>
          <w:rStyle w:val="rvts314518"/>
          <w:rFonts w:ascii="Arial" w:hAnsi="Arial" w:cs="Arial"/>
          <w:color w:val="auto"/>
          <w:sz w:val="20"/>
          <w:szCs w:val="22"/>
          <w:lang w:val="sr-Latn-CS"/>
        </w:rPr>
      </w:pPr>
      <w:r w:rsidRPr="008B270E">
        <w:rPr>
          <w:rFonts w:ascii="Arial" w:hAnsi="Arial" w:cs="Arial"/>
          <w:sz w:val="20"/>
          <w:szCs w:val="22"/>
          <w:lang w:val="sr-Latn-CS"/>
        </w:rPr>
        <w:t xml:space="preserve">У случају проглашења _______________________ (назив учесника) за </w:t>
      </w:r>
      <w:r w:rsidR="008F50B4">
        <w:rPr>
          <w:rFonts w:ascii="Arial" w:hAnsi="Arial" w:cs="Arial"/>
          <w:sz w:val="20"/>
          <w:szCs w:val="22"/>
          <w:lang w:val="sr-Cyrl-RS"/>
        </w:rPr>
        <w:t>победника</w:t>
      </w:r>
      <w:r w:rsidRPr="008B270E">
        <w:rPr>
          <w:rFonts w:ascii="Arial" w:hAnsi="Arial" w:cs="Arial"/>
          <w:sz w:val="20"/>
          <w:szCs w:val="22"/>
          <w:lang w:val="sr-Latn-CS"/>
        </w:rPr>
        <w:t>, обавезујемо се да закључимо уговор о купопродаји предмета аукције у року од 10 радних дан</w:t>
      </w:r>
      <w:r w:rsidR="008F50B4">
        <w:rPr>
          <w:rFonts w:ascii="Arial" w:hAnsi="Arial" w:cs="Arial"/>
          <w:sz w:val="20"/>
          <w:szCs w:val="22"/>
          <w:lang w:val="sr-Latn-CS"/>
        </w:rPr>
        <w:t xml:space="preserve">а од дана проглашења победника </w:t>
      </w:r>
      <w:r w:rsidRPr="008B270E">
        <w:rPr>
          <w:rFonts w:ascii="Arial" w:hAnsi="Arial" w:cs="Arial"/>
          <w:sz w:val="20"/>
          <w:szCs w:val="22"/>
          <w:lang w:val="sr-Latn-CS"/>
        </w:rPr>
        <w:t>аукције.</w:t>
      </w:r>
    </w:p>
    <w:p w14:paraId="490F6421" w14:textId="77777777" w:rsidR="005F4B65" w:rsidRPr="008B270E" w:rsidRDefault="005F4B65" w:rsidP="005F4B65">
      <w:pPr>
        <w:spacing w:before="120" w:after="120"/>
        <w:jc w:val="both"/>
        <w:rPr>
          <w:rStyle w:val="rvts314518"/>
          <w:rFonts w:ascii="Arial" w:hAnsi="Arial" w:cs="Arial"/>
          <w:color w:val="auto"/>
          <w:sz w:val="20"/>
          <w:szCs w:val="22"/>
          <w:lang w:val="sr-Cyrl-RS"/>
        </w:rPr>
      </w:pPr>
      <w:r w:rsidRPr="008B270E">
        <w:rPr>
          <w:rStyle w:val="rvts314518"/>
          <w:rFonts w:ascii="Arial" w:hAnsi="Arial" w:cs="Arial"/>
          <w:color w:val="auto"/>
          <w:sz w:val="20"/>
          <w:szCs w:val="22"/>
          <w:lang w:val="sr-Cyrl-RS"/>
        </w:rPr>
        <w:t>_________________________________</w:t>
      </w:r>
      <w:r w:rsidRPr="008B270E">
        <w:rPr>
          <w:rStyle w:val="rvts314518"/>
          <w:rFonts w:ascii="Arial" w:hAnsi="Arial" w:cs="Arial"/>
          <w:color w:val="auto"/>
          <w:sz w:val="20"/>
          <w:szCs w:val="22"/>
          <w:lang w:val="sr-Cyrl-RS"/>
        </w:rPr>
        <w:tab/>
      </w:r>
    </w:p>
    <w:p w14:paraId="6E8112F0" w14:textId="77777777" w:rsidR="005F4B65" w:rsidRPr="008B270E" w:rsidRDefault="005F4B65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  <w:r w:rsidRPr="008B270E">
        <w:rPr>
          <w:rFonts w:ascii="Arial" w:hAnsi="Arial" w:cs="Arial"/>
          <w:sz w:val="20"/>
          <w:szCs w:val="22"/>
          <w:lang w:val="sr-Cyrl-RS"/>
        </w:rPr>
        <w:t>Име презиме, дужност</w:t>
      </w:r>
      <w:r w:rsidRPr="008B270E">
        <w:rPr>
          <w:rFonts w:ascii="Arial" w:hAnsi="Arial" w:cs="Arial"/>
          <w:sz w:val="20"/>
          <w:szCs w:val="22"/>
          <w:lang w:val="sr-Cyrl-RS"/>
        </w:rPr>
        <w:tab/>
      </w:r>
      <w:r w:rsidRPr="008B270E">
        <w:rPr>
          <w:rFonts w:ascii="Arial" w:hAnsi="Arial" w:cs="Arial"/>
          <w:sz w:val="20"/>
          <w:szCs w:val="22"/>
          <w:lang w:val="sr-Cyrl-RS"/>
        </w:rPr>
        <w:tab/>
      </w:r>
      <w:r w:rsidRPr="008B270E">
        <w:rPr>
          <w:rFonts w:ascii="Arial" w:hAnsi="Arial" w:cs="Arial"/>
          <w:sz w:val="20"/>
          <w:szCs w:val="22"/>
          <w:lang w:val="sr-Cyrl-RS"/>
        </w:rPr>
        <w:tab/>
      </w:r>
    </w:p>
    <w:p w14:paraId="68C06FEE" w14:textId="77777777" w:rsidR="005F4B65" w:rsidRPr="008B270E" w:rsidRDefault="005F4B65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3992E949" w14:textId="77777777" w:rsidR="007538EF" w:rsidRDefault="005F4B65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  <w:r w:rsidRPr="008B270E">
        <w:rPr>
          <w:rFonts w:ascii="Arial" w:hAnsi="Arial" w:cs="Arial"/>
          <w:sz w:val="20"/>
          <w:szCs w:val="22"/>
          <w:lang w:val="sr-Cyrl-RS"/>
        </w:rPr>
        <w:t>_________________________________</w:t>
      </w:r>
    </w:p>
    <w:p w14:paraId="540C579B" w14:textId="77777777" w:rsidR="005F4B65" w:rsidRDefault="005F4B65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  <w:r w:rsidRPr="008B270E">
        <w:rPr>
          <w:rFonts w:ascii="Arial" w:hAnsi="Arial" w:cs="Arial"/>
          <w:sz w:val="20"/>
          <w:szCs w:val="22"/>
          <w:lang w:val="sr-Cyrl-RS"/>
        </w:rPr>
        <w:t>Потпис и место печата</w:t>
      </w:r>
    </w:p>
    <w:p w14:paraId="7889B716" w14:textId="77777777" w:rsidR="004501DF" w:rsidRDefault="004501DF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5641C8C4" w14:textId="77777777" w:rsidR="004501DF" w:rsidRDefault="004501DF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34BFF81F" w14:textId="7D417635" w:rsidR="004501DF" w:rsidRDefault="004501DF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5360D41A" w14:textId="44B5C53C" w:rsidR="00173766" w:rsidRDefault="00173766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0C5C55D5" w14:textId="4D558759" w:rsidR="00173766" w:rsidRDefault="00173766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6536394C" w14:textId="77777777" w:rsidR="00173766" w:rsidRDefault="00173766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0C3F2A6D" w14:textId="6E4B44ED" w:rsidR="00DC6A4F" w:rsidRDefault="00DC6A4F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</w:p>
    <w:p w14:paraId="0CE99355" w14:textId="77777777" w:rsidR="007A46A4" w:rsidRPr="00E1540F" w:rsidRDefault="007A46A4" w:rsidP="007A46A4">
      <w:pPr>
        <w:ind w:firstLine="720"/>
        <w:jc w:val="right"/>
        <w:rPr>
          <w:rFonts w:ascii="Arial" w:hAnsi="Arial" w:cs="Arial"/>
          <w:b/>
          <w:spacing w:val="-1"/>
          <w:sz w:val="22"/>
          <w:szCs w:val="22"/>
          <w:lang w:val="ru-RU"/>
        </w:rPr>
      </w:pPr>
      <w:r w:rsidRPr="00E1540F">
        <w:rPr>
          <w:rFonts w:ascii="Arial" w:hAnsi="Arial" w:cs="Arial"/>
          <w:b/>
          <w:spacing w:val="-1"/>
          <w:sz w:val="22"/>
          <w:szCs w:val="22"/>
          <w:lang w:val="ru-RU"/>
        </w:rPr>
        <w:lastRenderedPageBreak/>
        <w:t>Формулар бр. 3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524"/>
        <w:gridCol w:w="4252"/>
      </w:tblGrid>
      <w:tr w:rsidR="00E1540F" w:rsidRPr="00E1540F" w14:paraId="38D8B934" w14:textId="77777777" w:rsidTr="00D1381F">
        <w:trPr>
          <w:trHeight w:val="967"/>
        </w:trPr>
        <w:tc>
          <w:tcPr>
            <w:tcW w:w="5524" w:type="dxa"/>
            <w:shd w:val="clear" w:color="auto" w:fill="F2F2F2" w:themeFill="background1" w:themeFillShade="F2"/>
          </w:tcPr>
          <w:p w14:paraId="77C5DF5E" w14:textId="77777777" w:rsidR="007A46A4" w:rsidRPr="00E1540F" w:rsidRDefault="007A46A4" w:rsidP="00D1381F">
            <w:pPr>
              <w:spacing w:before="120" w:after="120"/>
              <w:rPr>
                <w:rFonts w:ascii="Arial" w:hAnsi="Arial" w:cs="Arial"/>
                <w:b/>
                <w:spacing w:val="-1"/>
                <w:sz w:val="22"/>
                <w:szCs w:val="22"/>
                <w:lang w:val="ru-RU"/>
              </w:rPr>
            </w:pPr>
          </w:p>
          <w:p w14:paraId="7D1721E4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b/>
                <w:spacing w:val="-1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b/>
                <w:spacing w:val="-1"/>
                <w:sz w:val="22"/>
                <w:szCs w:val="22"/>
                <w:lang w:val="ru-RU"/>
              </w:rPr>
              <w:t>ПОНУДА ЦЕНЕ ПРЕДМЕТА АУКЦИЈЕ</w:t>
            </w:r>
          </w:p>
          <w:p w14:paraId="7B7C14B2" w14:textId="77777777" w:rsidR="007A46A4" w:rsidRPr="00E1540F" w:rsidRDefault="007A46A4" w:rsidP="007B57A9">
            <w:pPr>
              <w:spacing w:before="120" w:after="120"/>
              <w:rPr>
                <w:rFonts w:ascii="Arial" w:hAnsi="Arial" w:cs="Arial"/>
                <w:b/>
                <w:spacing w:val="-1"/>
                <w:sz w:val="22"/>
                <w:szCs w:val="22"/>
                <w:lang w:val="ru-RU"/>
              </w:rPr>
            </w:pPr>
          </w:p>
        </w:tc>
        <w:tc>
          <w:tcPr>
            <w:tcW w:w="4252" w:type="dxa"/>
            <w:shd w:val="clear" w:color="auto" w:fill="F2F2F2" w:themeFill="background1" w:themeFillShade="F2"/>
          </w:tcPr>
          <w:p w14:paraId="6232EE04" w14:textId="77777777" w:rsidR="007A46A4" w:rsidRPr="00E1540F" w:rsidRDefault="007A46A4" w:rsidP="00D1381F">
            <w:pPr>
              <w:spacing w:before="120" w:after="120"/>
              <w:jc w:val="right"/>
              <w:rPr>
                <w:rFonts w:ascii="Arial" w:hAnsi="Arial" w:cs="Arial"/>
                <w:b/>
                <w:spacing w:val="-1"/>
                <w:sz w:val="22"/>
                <w:szCs w:val="22"/>
                <w:lang w:val="ru-RU"/>
              </w:rPr>
            </w:pPr>
          </w:p>
          <w:p w14:paraId="56E20B4F" w14:textId="3C8F9F42" w:rsidR="007A46A4" w:rsidRPr="00E1540F" w:rsidRDefault="007538EF" w:rsidP="00D1381F">
            <w:pPr>
              <w:spacing w:before="120" w:after="120"/>
              <w:jc w:val="center"/>
              <w:rPr>
                <w:rFonts w:ascii="Arial" w:hAnsi="Arial" w:cs="Arial"/>
                <w:b/>
                <w:spacing w:val="-1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/>
                <w:spacing w:val="-1"/>
                <w:sz w:val="22"/>
                <w:szCs w:val="22"/>
                <w:lang w:val="sr-Cyrl-RS"/>
              </w:rPr>
              <w:t>А-</w:t>
            </w:r>
            <w:r w:rsidR="007B57A9">
              <w:rPr>
                <w:rFonts w:ascii="Arial" w:hAnsi="Arial" w:cs="Arial"/>
                <w:b/>
                <w:spacing w:val="-1"/>
                <w:sz w:val="22"/>
                <w:szCs w:val="22"/>
                <w:lang w:val="sr-Latn-RS"/>
              </w:rPr>
              <w:t>002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  <w:lang w:val="sr-Cyrl-RS"/>
              </w:rPr>
              <w:t>/202</w:t>
            </w:r>
            <w:r w:rsidR="006D53C1">
              <w:rPr>
                <w:rFonts w:ascii="Arial" w:hAnsi="Arial" w:cs="Arial"/>
                <w:b/>
                <w:spacing w:val="-1"/>
                <w:sz w:val="22"/>
                <w:szCs w:val="22"/>
                <w:lang w:val="sr-Cyrl-RS"/>
              </w:rPr>
              <w:t>6</w:t>
            </w:r>
            <w:r w:rsidR="007A46A4" w:rsidRPr="00E1540F">
              <w:rPr>
                <w:rFonts w:ascii="Arial" w:hAnsi="Arial" w:cs="Arial"/>
                <w:b/>
                <w:spacing w:val="-1"/>
                <w:sz w:val="22"/>
                <w:szCs w:val="22"/>
                <w:lang w:val="sr-Cyrl-RS"/>
              </w:rPr>
              <w:t xml:space="preserve"> </w:t>
            </w:r>
          </w:p>
        </w:tc>
      </w:tr>
    </w:tbl>
    <w:p w14:paraId="6D45E21F" w14:textId="306D7DA9" w:rsidR="007A46A4" w:rsidRPr="00E1540F" w:rsidRDefault="007A46A4" w:rsidP="007A46A4">
      <w:pPr>
        <w:spacing w:before="120" w:after="120"/>
        <w:jc w:val="center"/>
        <w:rPr>
          <w:rFonts w:ascii="Arial" w:hAnsi="Arial" w:cs="Arial"/>
          <w:i/>
          <w:spacing w:val="-1"/>
          <w:sz w:val="22"/>
          <w:szCs w:val="22"/>
          <w:lang w:val="sr-Latn-CS"/>
        </w:rPr>
      </w:pPr>
      <w:r w:rsidRPr="00E1540F">
        <w:rPr>
          <w:rFonts w:ascii="Arial" w:hAnsi="Arial" w:cs="Arial"/>
          <w:i/>
          <w:spacing w:val="-1"/>
          <w:sz w:val="22"/>
          <w:szCs w:val="22"/>
          <w:lang w:val="sr-Latn-CS"/>
        </w:rPr>
        <w:t xml:space="preserve"> (доставља се на електронску адресу</w:t>
      </w:r>
      <w:r w:rsidRPr="00E1540F">
        <w:rPr>
          <w:rFonts w:ascii="Arial" w:hAnsi="Arial" w:cs="Arial"/>
          <w:i/>
          <w:spacing w:val="-1"/>
          <w:sz w:val="22"/>
          <w:szCs w:val="22"/>
          <w:lang w:val="sr-Cyrl-RS"/>
        </w:rPr>
        <w:t xml:space="preserve"> </w:t>
      </w:r>
      <w:hyperlink r:id="rId35" w:history="1"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aukcije</w:t>
        </w:r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_</w:t>
        </w:r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sr-Latn-RS"/>
          </w:rPr>
          <w:t>HIPP</w:t>
        </w:r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@</w:t>
        </w:r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hip</w:t>
        </w:r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-</w:t>
        </w:r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petrohemija</w:t>
        </w:r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ru-RU"/>
          </w:rPr>
          <w:t>.</w:t>
        </w:r>
        <w:r w:rsidR="006D53C1" w:rsidRPr="00F12AD5">
          <w:rPr>
            <w:rStyle w:val="Hyperlink"/>
            <w:rFonts w:ascii="Arial" w:hAnsi="Arial" w:cs="Arial"/>
            <w:sz w:val="22"/>
            <w:szCs w:val="22"/>
            <w:u w:val="none"/>
            <w:lang w:val="en-US"/>
          </w:rPr>
          <w:t>rs</w:t>
        </w:r>
      </w:hyperlink>
      <w:r w:rsidRPr="00E1540F">
        <w:rPr>
          <w:rFonts w:ascii="Arial" w:hAnsi="Arial" w:cs="Arial"/>
          <w:i/>
          <w:spacing w:val="-1"/>
          <w:sz w:val="22"/>
          <w:szCs w:val="22"/>
          <w:lang w:val="sr-Latn-CS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680"/>
        <w:gridCol w:w="4286"/>
      </w:tblGrid>
      <w:tr w:rsidR="00E1540F" w:rsidRPr="00E1540F" w14:paraId="2109FB8C" w14:textId="77777777" w:rsidTr="00D1381F">
        <w:trPr>
          <w:trHeight w:val="967"/>
        </w:trPr>
        <w:tc>
          <w:tcPr>
            <w:tcW w:w="805" w:type="dxa"/>
          </w:tcPr>
          <w:p w14:paraId="2D009E1F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80" w:type="dxa"/>
          </w:tcPr>
          <w:p w14:paraId="0BBEE39B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14:paraId="352E6AB4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Пуно име и седиште:</w:t>
            </w:r>
          </w:p>
          <w:p w14:paraId="50C05A79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4286" w:type="dxa"/>
          </w:tcPr>
          <w:p w14:paraId="7E5BC10D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E1540F" w:rsidRPr="00B45692" w14:paraId="716E803B" w14:textId="77777777" w:rsidTr="00D1381F">
        <w:tc>
          <w:tcPr>
            <w:tcW w:w="805" w:type="dxa"/>
          </w:tcPr>
          <w:p w14:paraId="1703EC06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80" w:type="dxa"/>
          </w:tcPr>
          <w:p w14:paraId="0C826492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Правни статус</w:t>
            </w:r>
          </w:p>
          <w:p w14:paraId="0158E5F9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i/>
                <w:sz w:val="22"/>
                <w:szCs w:val="22"/>
                <w:lang w:val="ru-RU"/>
              </w:rPr>
              <w:t xml:space="preserve">(правно лице, </w:t>
            </w:r>
            <w:proofErr w:type="gramStart"/>
            <w:r w:rsidRPr="00E1540F">
              <w:rPr>
                <w:rFonts w:ascii="Arial" w:hAnsi="Arial" w:cs="Arial"/>
                <w:i/>
                <w:sz w:val="22"/>
                <w:szCs w:val="22"/>
                <w:lang w:val="ru-RU"/>
              </w:rPr>
              <w:t>предузетник,физичко</w:t>
            </w:r>
            <w:proofErr w:type="gramEnd"/>
            <w:r w:rsidRPr="00E1540F">
              <w:rPr>
                <w:rFonts w:ascii="Arial" w:hAnsi="Arial" w:cs="Arial"/>
                <w:i/>
                <w:sz w:val="22"/>
                <w:szCs w:val="22"/>
                <w:lang w:val="ru-RU"/>
              </w:rPr>
              <w:t xml:space="preserve"> лице)</w:t>
            </w:r>
          </w:p>
        </w:tc>
        <w:tc>
          <w:tcPr>
            <w:tcW w:w="4286" w:type="dxa"/>
          </w:tcPr>
          <w:p w14:paraId="4A7B2606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E1540F" w:rsidRPr="00E1540F" w14:paraId="1521D0CD" w14:textId="77777777" w:rsidTr="00D1381F">
        <w:tc>
          <w:tcPr>
            <w:tcW w:w="805" w:type="dxa"/>
          </w:tcPr>
          <w:p w14:paraId="373A4AC0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680" w:type="dxa"/>
          </w:tcPr>
          <w:p w14:paraId="52527034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Адреса понуђача</w:t>
            </w:r>
          </w:p>
        </w:tc>
        <w:tc>
          <w:tcPr>
            <w:tcW w:w="4286" w:type="dxa"/>
          </w:tcPr>
          <w:p w14:paraId="3FA76D88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E1540F" w:rsidRPr="00E1540F" w14:paraId="5BD13C28" w14:textId="77777777" w:rsidTr="00D1381F">
        <w:tc>
          <w:tcPr>
            <w:tcW w:w="805" w:type="dxa"/>
          </w:tcPr>
          <w:p w14:paraId="4D540C82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680" w:type="dxa"/>
          </w:tcPr>
          <w:p w14:paraId="2C70AE5F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Банкарски докази</w:t>
            </w:r>
          </w:p>
        </w:tc>
        <w:tc>
          <w:tcPr>
            <w:tcW w:w="4286" w:type="dxa"/>
          </w:tcPr>
          <w:p w14:paraId="79DE2F80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E1540F" w:rsidRPr="00E1540F" w14:paraId="50E86D8C" w14:textId="77777777" w:rsidTr="00D1381F">
        <w:tc>
          <w:tcPr>
            <w:tcW w:w="805" w:type="dxa"/>
          </w:tcPr>
          <w:p w14:paraId="04FDB1B6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680" w:type="dxa"/>
          </w:tcPr>
          <w:p w14:paraId="13974B2B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Телефон и имејл адреса</w:t>
            </w:r>
          </w:p>
        </w:tc>
        <w:tc>
          <w:tcPr>
            <w:tcW w:w="4286" w:type="dxa"/>
          </w:tcPr>
          <w:p w14:paraId="2E2B5F01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E1540F" w:rsidRPr="00B45692" w14:paraId="1FDE3697" w14:textId="77777777" w:rsidTr="00D1381F">
        <w:trPr>
          <w:trHeight w:val="985"/>
        </w:trPr>
        <w:tc>
          <w:tcPr>
            <w:tcW w:w="805" w:type="dxa"/>
          </w:tcPr>
          <w:p w14:paraId="7FBF78EF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680" w:type="dxa"/>
          </w:tcPr>
          <w:p w14:paraId="6F8F6A4C" w14:textId="77777777" w:rsidR="007A46A4" w:rsidRPr="007538EF" w:rsidRDefault="007A46A4" w:rsidP="007538E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E1540F">
              <w:rPr>
                <w:rFonts w:ascii="Arial" w:hAnsi="Arial" w:cs="Arial"/>
                <w:sz w:val="22"/>
                <w:szCs w:val="22"/>
                <w:lang w:val="ru-RU"/>
              </w:rPr>
              <w:t>Име и презиме заступника или пуномоћника који поступа на основу писаног пуномоћја:</w:t>
            </w:r>
          </w:p>
        </w:tc>
        <w:tc>
          <w:tcPr>
            <w:tcW w:w="4286" w:type="dxa"/>
          </w:tcPr>
          <w:p w14:paraId="6BEDE104" w14:textId="77777777" w:rsidR="007A46A4" w:rsidRPr="00E1540F" w:rsidRDefault="007A46A4" w:rsidP="00D1381F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</w:tbl>
    <w:p w14:paraId="2AE0F422" w14:textId="77777777" w:rsidR="007A46A4" w:rsidRPr="00E1540F" w:rsidRDefault="007A46A4" w:rsidP="007A46A4">
      <w:pPr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E1540F">
        <w:rPr>
          <w:rFonts w:ascii="Arial" w:hAnsi="Arial" w:cs="Arial"/>
          <w:sz w:val="22"/>
          <w:szCs w:val="22"/>
          <w:lang w:val="sr-Cyrl-RS"/>
        </w:rPr>
        <w:t>Н</w:t>
      </w:r>
      <w:r w:rsidRPr="00E1540F">
        <w:rPr>
          <w:rFonts w:ascii="Arial" w:hAnsi="Arial" w:cs="Arial"/>
          <w:sz w:val="22"/>
          <w:szCs w:val="22"/>
          <w:lang w:val="sr-Latn-CS"/>
        </w:rPr>
        <w:t>акон учешћа у поступку усменог изјашњавања телефонским путем, нуди следећу цену</w:t>
      </w:r>
      <w:r w:rsidRPr="00E1540F">
        <w:rPr>
          <w:rFonts w:ascii="Arial" w:hAnsi="Arial" w:cs="Arial"/>
          <w:sz w:val="22"/>
          <w:szCs w:val="22"/>
          <w:lang w:val="sr-Cyrl-RS"/>
        </w:rPr>
        <w:t>:</w:t>
      </w:r>
    </w:p>
    <w:tbl>
      <w:tblPr>
        <w:tblW w:w="864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"/>
        <w:gridCol w:w="4934"/>
        <w:gridCol w:w="1101"/>
        <w:gridCol w:w="1797"/>
      </w:tblGrid>
      <w:tr w:rsidR="00F75DBC" w:rsidRPr="00B45692" w14:paraId="79DFE45D" w14:textId="77777777" w:rsidTr="00E906B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85B2D" w14:textId="77777777" w:rsidR="00F75DBC" w:rsidRPr="00BC4309" w:rsidRDefault="00F75DBC" w:rsidP="002107B4">
            <w:pPr>
              <w:spacing w:after="200" w:line="276" w:lineRule="auto"/>
              <w:ind w:left="-142" w:right="-9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ЛОТ 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E949A" w14:textId="77777777" w:rsidR="00F75DBC" w:rsidRPr="00BC4309" w:rsidRDefault="00F75DBC" w:rsidP="002107B4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Назив/врста отпада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7CE2E" w14:textId="77777777" w:rsidR="00F75DBC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240DACD4" w14:textId="653C4243" w:rsidR="00F75DBC" w:rsidRPr="00216823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Количина (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 xml:space="preserve">cca </w:t>
            </w:r>
            <w:r w:rsidR="00E906B4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т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 w:rsidR="00E906B4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год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0CFE" w14:textId="77777777" w:rsidR="00F75DBC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527B4D28" w14:textId="44D90C65" w:rsidR="00F75DBC" w:rsidRPr="00BC4309" w:rsidRDefault="00B64055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Коначна понуда/цена</w:t>
            </w:r>
          </w:p>
          <w:p w14:paraId="5F4BCC0C" w14:textId="24E7505A" w:rsidR="00F75DBC" w:rsidRPr="00BC4309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РСД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кг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 xml:space="preserve"> без ПДВ-а</w:t>
            </w:r>
          </w:p>
        </w:tc>
      </w:tr>
      <w:tr w:rsidR="00DC6A4F" w:rsidRPr="00BC4309" w14:paraId="7289FFF6" w14:textId="77777777" w:rsidTr="00E906B4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8B53B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4C36" w14:textId="4AF22AF4" w:rsidR="00DC6A4F" w:rsidRPr="00E628E4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ru-RU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Otpadno drvo (indeksni broj 17 02 01)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17ACC" w14:textId="4766A669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D360" w14:textId="3D9B5158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098AC12C" w14:textId="77777777" w:rsidTr="00E906B4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D6466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2.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16369" w14:textId="6546474D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Otpadno trulo drvo (indeksni broj 17 02 01)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FA27C" w14:textId="542A5194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C40" w14:textId="0A8C78FC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518B2239" w14:textId="77777777" w:rsidTr="00E906B4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17A5F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3.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049A1" w14:textId="6C52CB74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 od plastike (indeksni broj 17 02 03)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58B65" w14:textId="3F5403D2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565D" w14:textId="4A0A111F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367BFAA8" w14:textId="77777777" w:rsidTr="00E906B4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CC909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4.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9406D" w14:textId="0BCC99EC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 od gume (indeksni broj 19 12 04)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6D7D" w14:textId="43399C52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30B9" w14:textId="7F3FA73A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51D25198" w14:textId="77777777" w:rsidTr="00E906B4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BC384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5.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8798A" w14:textId="61C951B4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Otpadni papir i karton (indeksni broj 20 01 01)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B941F" w14:textId="03504FE5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662B" w14:textId="47FF5B86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290DFE13" w14:textId="77777777" w:rsidTr="00E906B4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1031F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6.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17A01" w14:textId="49C3FD59" w:rsid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ru-RU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 xml:space="preserve">Ambalažni </w:t>
            </w:r>
            <w:proofErr w:type="gramStart"/>
            <w:r w:rsidRPr="00DC6A4F">
              <w:rPr>
                <w:rFonts w:ascii="Arial" w:hAnsi="Arial" w:cs="Arial"/>
                <w:sz w:val="22"/>
                <w:szCs w:val="22"/>
              </w:rPr>
              <w:t>otpad  (</w:t>
            </w:r>
            <w:proofErr w:type="gramEnd"/>
            <w:r w:rsidRPr="00DC6A4F">
              <w:rPr>
                <w:rFonts w:ascii="Arial" w:hAnsi="Arial" w:cs="Arial"/>
                <w:sz w:val="22"/>
                <w:szCs w:val="22"/>
              </w:rPr>
              <w:t>indeksni broj 15 01 02)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2459E" w14:textId="7EDB2621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7C4A" w14:textId="2A66FC79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7AD57C96" w14:textId="77777777" w:rsidTr="00E906B4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8D48E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7.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F0129" w14:textId="5ADA5B94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Ambalažni otpad – papirno (mešana ambalaža) 200 l (indeksni broj 15 01 06)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56DD" w14:textId="05F82C6A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3561" w14:textId="4BF06ACC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7A4A89EB" w14:textId="77777777" w:rsidTr="00E906B4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98917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8.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D2846" w14:textId="6CFE19C1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 xml:space="preserve">Ambalažni otpad – metalno bure 200 </w:t>
            </w:r>
            <w:proofErr w:type="gramStart"/>
            <w:r w:rsidRPr="00DC6A4F">
              <w:rPr>
                <w:rFonts w:ascii="Arial" w:hAnsi="Arial" w:cs="Arial"/>
                <w:sz w:val="22"/>
                <w:szCs w:val="22"/>
              </w:rPr>
              <w:t>l  (</w:t>
            </w:r>
            <w:proofErr w:type="gramEnd"/>
            <w:r w:rsidRPr="00DC6A4F">
              <w:rPr>
                <w:rFonts w:ascii="Arial" w:hAnsi="Arial" w:cs="Arial"/>
                <w:sz w:val="22"/>
                <w:szCs w:val="22"/>
              </w:rPr>
              <w:t>indeksni broj 15 01 04)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ED515" w14:textId="6B2EEFA1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3D54" w14:textId="613E00D4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719AEB85" w14:textId="77777777" w:rsidTr="00E906B4">
        <w:trPr>
          <w:trHeight w:val="6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9E460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lastRenderedPageBreak/>
              <w:t>9.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AEED8" w14:textId="193DA439" w:rsid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ru-RU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 xml:space="preserve">PET ambalaža (indeksni broj 15 01 02)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9C89D" w14:textId="6CD1E417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D0FB" w14:textId="22B2B45C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</w:tbl>
    <w:p w14:paraId="139BF9C2" w14:textId="383C6449" w:rsidR="007B57A9" w:rsidRDefault="007B57A9" w:rsidP="007A46A4">
      <w:p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</w:p>
    <w:tbl>
      <w:tblPr>
        <w:tblW w:w="873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8"/>
        <w:gridCol w:w="1101"/>
        <w:gridCol w:w="1887"/>
      </w:tblGrid>
      <w:tr w:rsidR="00F75DBC" w:rsidRPr="00B45692" w14:paraId="606FE232" w14:textId="77777777" w:rsidTr="00E906B4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1F532" w14:textId="77777777" w:rsidR="00F75DBC" w:rsidRPr="00AF57B6" w:rsidRDefault="00F75DBC" w:rsidP="002107B4">
            <w:pPr>
              <w:spacing w:after="200" w:line="276" w:lineRule="auto"/>
              <w:ind w:left="-142" w:right="-9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ЛОТ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85D33" w14:textId="77777777" w:rsidR="00F75DBC" w:rsidRPr="00BC4309" w:rsidRDefault="00F75DBC" w:rsidP="002107B4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Назив/врста отпада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C45CA" w14:textId="77777777" w:rsidR="00F75DBC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555069AC" w14:textId="77777777" w:rsidR="002107B4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 xml:space="preserve">Количина </w:t>
            </w:r>
          </w:p>
          <w:p w14:paraId="0A5E558A" w14:textId="24784C75" w:rsidR="00F75DBC" w:rsidRPr="00216823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(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 xml:space="preserve">cca </w:t>
            </w:r>
            <w:r w:rsidR="00E906B4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т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 w:rsidR="00E906B4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год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4C0C" w14:textId="77777777" w:rsidR="00F75DBC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38DA75C3" w14:textId="77777777" w:rsidR="00B64055" w:rsidRPr="00BC4309" w:rsidRDefault="00B64055" w:rsidP="00B64055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Коначна понуда/цена</w:t>
            </w:r>
          </w:p>
          <w:p w14:paraId="63662394" w14:textId="5902409F" w:rsidR="00F75DBC" w:rsidRPr="00BC4309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РСД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кг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 xml:space="preserve"> без ПДВ-а</w:t>
            </w:r>
          </w:p>
        </w:tc>
      </w:tr>
      <w:tr w:rsidR="00DC6A4F" w:rsidRPr="00BC4309" w14:paraId="72E1630F" w14:textId="77777777" w:rsidTr="00E906B4">
        <w:trPr>
          <w:trHeight w:val="653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5748D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51DA3" w14:textId="6820A970" w:rsidR="00DC6A4F" w:rsidRPr="002107B4" w:rsidRDefault="00DC6A4F" w:rsidP="002107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Otpadne baterije i akumulatori</w:t>
            </w:r>
            <w:r w:rsidR="002107B4"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r w:rsidRPr="00DC6A4F">
              <w:rPr>
                <w:rFonts w:ascii="Arial" w:hAnsi="Arial" w:cs="Arial"/>
                <w:sz w:val="22"/>
                <w:szCs w:val="22"/>
              </w:rPr>
              <w:t>(indeksni broj 16 06 01*)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EDCF2" w14:textId="52C47C8F" w:rsidR="00DC6A4F" w:rsidRPr="00BE7C90" w:rsidRDefault="00DC6A4F" w:rsidP="002107B4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483" w14:textId="3CBE041D" w:rsidR="00DC6A4F" w:rsidRDefault="00DC6A4F" w:rsidP="002107B4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</w:tbl>
    <w:p w14:paraId="61C93867" w14:textId="6B18BFE4" w:rsidR="007B57A9" w:rsidRDefault="007B57A9" w:rsidP="007A46A4">
      <w:p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</w:p>
    <w:tbl>
      <w:tblPr>
        <w:tblW w:w="873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"/>
        <w:gridCol w:w="4956"/>
        <w:gridCol w:w="1101"/>
        <w:gridCol w:w="1872"/>
      </w:tblGrid>
      <w:tr w:rsidR="00F75DBC" w:rsidRPr="00B45692" w14:paraId="7F12631F" w14:textId="77777777" w:rsidTr="00E906B4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0D982" w14:textId="5BD00F43" w:rsidR="00F75DBC" w:rsidRPr="00AF57B6" w:rsidRDefault="00F75DBC" w:rsidP="002107B4">
            <w:pPr>
              <w:spacing w:after="200" w:line="276" w:lineRule="auto"/>
              <w:ind w:left="-142" w:right="-9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ЛОТ </w:t>
            </w:r>
            <w:r w:rsidR="00DC6A4F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502E1" w14:textId="77777777" w:rsidR="00F75DBC" w:rsidRPr="00BC4309" w:rsidRDefault="00F75DBC" w:rsidP="002107B4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>Назив/врста отпада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C437C" w14:textId="77777777" w:rsidR="00F75DBC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5AE5CC67" w14:textId="17A6FB90" w:rsidR="00F75DBC" w:rsidRPr="00216823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Количина (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 xml:space="preserve">cca </w:t>
            </w:r>
            <w:r w:rsidR="00E906B4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т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 w:rsidR="00E906B4"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год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7BE3" w14:textId="77777777" w:rsidR="00F75DBC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41019A6D" w14:textId="77777777" w:rsidR="00B64055" w:rsidRPr="00BC4309" w:rsidRDefault="00B64055" w:rsidP="00B64055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Коначна понуда/цена</w:t>
            </w:r>
          </w:p>
          <w:p w14:paraId="7C4BB2AC" w14:textId="3473E6C4" w:rsidR="00F75DBC" w:rsidRPr="00BC4309" w:rsidRDefault="00F75DBC" w:rsidP="002107B4">
            <w:pPr>
              <w:spacing w:after="200" w:line="276" w:lineRule="auto"/>
              <w:ind w:left="-81" w:right="-108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</w:pP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РСД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Latn-RS"/>
              </w:rPr>
              <w:t>/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>кг</w:t>
            </w:r>
            <w:r w:rsidRPr="00BC4309">
              <w:rPr>
                <w:rFonts w:ascii="Arial" w:eastAsia="Calibri" w:hAnsi="Arial" w:cs="Arial"/>
                <w:b/>
                <w:bCs/>
                <w:sz w:val="20"/>
                <w:szCs w:val="20"/>
                <w:lang w:val="sr-Cyrl-RS"/>
              </w:rPr>
              <w:t xml:space="preserve"> без ПДВ-а</w:t>
            </w:r>
          </w:p>
        </w:tc>
      </w:tr>
      <w:tr w:rsidR="00DC6A4F" w:rsidRPr="00BC4309" w14:paraId="2256A2B6" w14:textId="77777777" w:rsidTr="00E906B4">
        <w:trPr>
          <w:trHeight w:val="653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1992A" w14:textId="77777777" w:rsidR="00DC6A4F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DD8AB" w14:textId="4A9B1BF0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 xml:space="preserve">Električni i elektronski otpad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DC6A4F">
              <w:rPr>
                <w:rFonts w:ascii="Arial" w:hAnsi="Arial" w:cs="Arial"/>
                <w:sz w:val="22"/>
                <w:szCs w:val="22"/>
              </w:rPr>
              <w:t xml:space="preserve"> opasan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</w:t>
            </w:r>
            <w:bookmarkStart w:id="1" w:name="_GoBack"/>
            <w:bookmarkEnd w:id="1"/>
            <w:r w:rsidRPr="00DC6A4F">
              <w:rPr>
                <w:rFonts w:ascii="Arial" w:hAnsi="Arial" w:cs="Arial"/>
                <w:sz w:val="22"/>
                <w:szCs w:val="22"/>
              </w:rPr>
              <w:t>(indeksni broj 20 01 35</w:t>
            </w:r>
            <w:proofErr w:type="gramStart"/>
            <w:r w:rsidRPr="00DC6A4F">
              <w:rPr>
                <w:rFonts w:ascii="Arial" w:hAnsi="Arial" w:cs="Arial"/>
                <w:sz w:val="22"/>
                <w:szCs w:val="22"/>
              </w:rPr>
              <w:t>* )</w:t>
            </w:r>
            <w:proofErr w:type="gram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DEE10" w14:textId="3B8B953A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C2C3" w14:textId="60B0AC71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2F21A81B" w14:textId="77777777" w:rsidTr="00E906B4">
        <w:trPr>
          <w:trHeight w:val="653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CDAEF" w14:textId="77777777" w:rsidR="00DC6A4F" w:rsidRPr="00F75DBC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7F338" w14:textId="1E6DEBEE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Otpadne florescentne cevi (indeksni broj 20 01 21*)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A7080" w14:textId="7A00C4E0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D170" w14:textId="74D45812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  <w:tr w:rsidR="00DC6A4F" w:rsidRPr="00BC4309" w14:paraId="3C9CB24C" w14:textId="77777777" w:rsidTr="00E906B4">
        <w:trPr>
          <w:trHeight w:val="653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AD54C" w14:textId="77777777" w:rsidR="00DC6A4F" w:rsidRPr="00F75DBC" w:rsidRDefault="00DC6A4F" w:rsidP="00DC6A4F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sr-Cyrl-R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59502" w14:textId="7C1DEDB8" w:rsidR="00DC6A4F" w:rsidRPr="00DC6A4F" w:rsidRDefault="00DC6A4F" w:rsidP="00DC6A4F">
            <w:pPr>
              <w:spacing w:after="200" w:line="276" w:lineRule="auto"/>
              <w:ind w:left="-108" w:right="-118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Električni i elektronski otpad- neopasan (indeksni broj 20 01 36)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243BE" w14:textId="2335A1C8" w:rsidR="00DC6A4F" w:rsidRPr="00BE7C90" w:rsidRDefault="00DC6A4F" w:rsidP="00DC6A4F">
            <w:pPr>
              <w:jc w:val="center"/>
              <w:rPr>
                <w:rFonts w:ascii="Arial" w:hAnsi="Arial" w:cs="Arial"/>
                <w:b/>
                <w:bCs/>
                <w:iCs/>
                <w:color w:val="FF0000"/>
                <w:sz w:val="18"/>
                <w:szCs w:val="18"/>
                <w:lang w:val="sr-Latn-RS"/>
              </w:rPr>
            </w:pPr>
            <w:r w:rsidRPr="00DC6A4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BDF1" w14:textId="11438F65" w:rsidR="00DC6A4F" w:rsidRDefault="00DC6A4F" w:rsidP="00DC6A4F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</w:tr>
    </w:tbl>
    <w:p w14:paraId="7F85B8B5" w14:textId="77777777" w:rsidR="007B57A9" w:rsidRDefault="007B57A9" w:rsidP="007A46A4">
      <w:pPr>
        <w:spacing w:before="120" w:after="1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480BEA2B" w14:textId="5D68BDAD" w:rsidR="007A46A4" w:rsidRPr="00BD38AE" w:rsidRDefault="007A46A4" w:rsidP="007A46A4">
      <w:pPr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r w:rsidRPr="00E1540F">
        <w:rPr>
          <w:rFonts w:ascii="Arial" w:hAnsi="Arial" w:cs="Arial"/>
          <w:sz w:val="22"/>
          <w:szCs w:val="22"/>
          <w:lang w:val="sr-Latn-CS"/>
        </w:rPr>
        <w:t>Понуда цене предмета аукције достављена је од стране________________________ (назив учесника) у динарима без ПДВ-а са урачунатим другим зависним тр</w:t>
      </w:r>
      <w:r w:rsidR="007538EF">
        <w:rPr>
          <w:rFonts w:ascii="Arial" w:hAnsi="Arial" w:cs="Arial"/>
          <w:sz w:val="22"/>
          <w:szCs w:val="22"/>
          <w:lang w:val="sr-Latn-CS"/>
        </w:rPr>
        <w:t>ошковима РСД</w:t>
      </w:r>
      <w:r w:rsidR="00BD38AE">
        <w:rPr>
          <w:rFonts w:ascii="Arial" w:hAnsi="Arial" w:cs="Arial"/>
          <w:sz w:val="22"/>
          <w:szCs w:val="22"/>
          <w:lang w:val="sr-Cyrl-RS"/>
        </w:rPr>
        <w:t>.</w:t>
      </w:r>
    </w:p>
    <w:p w14:paraId="0C235B8D" w14:textId="77777777" w:rsidR="007A46A4" w:rsidRPr="00E1540F" w:rsidRDefault="007A46A4" w:rsidP="007A46A4">
      <w:pPr>
        <w:spacing w:before="120" w:after="120"/>
        <w:jc w:val="both"/>
        <w:rPr>
          <w:rStyle w:val="rvts314518"/>
          <w:rFonts w:ascii="Arial" w:hAnsi="Arial" w:cs="Arial"/>
          <w:color w:val="auto"/>
          <w:sz w:val="22"/>
          <w:szCs w:val="22"/>
          <w:lang w:val="sr-Latn-CS"/>
        </w:rPr>
      </w:pPr>
      <w:r w:rsidRPr="00E1540F">
        <w:rPr>
          <w:rFonts w:ascii="Arial" w:hAnsi="Arial" w:cs="Arial"/>
          <w:sz w:val="22"/>
          <w:szCs w:val="22"/>
          <w:lang w:val="sr-Latn-CS"/>
        </w:rPr>
        <w:t xml:space="preserve">У случају проглашења _______________________ (назив учесника) за </w:t>
      </w:r>
      <w:r w:rsidRPr="00E1540F">
        <w:rPr>
          <w:rFonts w:ascii="Arial" w:hAnsi="Arial" w:cs="Arial"/>
          <w:sz w:val="22"/>
          <w:szCs w:val="22"/>
          <w:lang w:val="sr-Cyrl-RS"/>
        </w:rPr>
        <w:t>победника</w:t>
      </w:r>
      <w:r w:rsidRPr="00E1540F">
        <w:rPr>
          <w:rFonts w:ascii="Arial" w:hAnsi="Arial" w:cs="Arial"/>
          <w:sz w:val="22"/>
          <w:szCs w:val="22"/>
          <w:lang w:val="sr-Latn-CS"/>
        </w:rPr>
        <w:t>, обавезујемо се да закључимо уговор о купопродаји предмета аукције у року од 10 радних дана од дана проглашења победника аукције.</w:t>
      </w:r>
    </w:p>
    <w:p w14:paraId="437BE13A" w14:textId="77777777" w:rsidR="007A46A4" w:rsidRPr="00E1540F" w:rsidRDefault="007A46A4" w:rsidP="007A46A4">
      <w:pPr>
        <w:spacing w:before="120" w:after="120"/>
        <w:jc w:val="both"/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</w:pPr>
      <w:r w:rsidRPr="00E1540F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>_________________________________</w:t>
      </w:r>
      <w:r w:rsidRPr="00E1540F">
        <w:rPr>
          <w:rStyle w:val="rvts314518"/>
          <w:rFonts w:ascii="Arial" w:hAnsi="Arial" w:cs="Arial"/>
          <w:color w:val="auto"/>
          <w:sz w:val="22"/>
          <w:szCs w:val="22"/>
          <w:lang w:val="sr-Cyrl-RS"/>
        </w:rPr>
        <w:tab/>
      </w:r>
    </w:p>
    <w:p w14:paraId="027C3FF9" w14:textId="77777777" w:rsidR="007A46A4" w:rsidRPr="00E1540F" w:rsidRDefault="007A46A4" w:rsidP="007A46A4">
      <w:pPr>
        <w:shd w:val="clear" w:color="auto" w:fill="FFFFFF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E1540F">
        <w:rPr>
          <w:rFonts w:ascii="Arial" w:hAnsi="Arial" w:cs="Arial"/>
          <w:sz w:val="22"/>
          <w:szCs w:val="22"/>
          <w:lang w:val="sr-Cyrl-RS"/>
        </w:rPr>
        <w:t>Име презиме, дужност</w:t>
      </w:r>
      <w:r w:rsidRPr="00E1540F">
        <w:rPr>
          <w:rFonts w:ascii="Arial" w:hAnsi="Arial" w:cs="Arial"/>
          <w:sz w:val="22"/>
          <w:szCs w:val="22"/>
          <w:lang w:val="sr-Cyrl-RS"/>
        </w:rPr>
        <w:tab/>
      </w:r>
      <w:r w:rsidRPr="00E1540F">
        <w:rPr>
          <w:rFonts w:ascii="Arial" w:hAnsi="Arial" w:cs="Arial"/>
          <w:sz w:val="22"/>
          <w:szCs w:val="22"/>
          <w:lang w:val="sr-Cyrl-RS"/>
        </w:rPr>
        <w:tab/>
      </w:r>
      <w:r w:rsidRPr="00E1540F">
        <w:rPr>
          <w:rFonts w:ascii="Arial" w:hAnsi="Arial" w:cs="Arial"/>
          <w:sz w:val="22"/>
          <w:szCs w:val="22"/>
          <w:lang w:val="sr-Cyrl-RS"/>
        </w:rPr>
        <w:tab/>
      </w:r>
    </w:p>
    <w:p w14:paraId="73AED506" w14:textId="77777777" w:rsidR="007A46A4" w:rsidRPr="00E1540F" w:rsidRDefault="007A46A4" w:rsidP="007A46A4">
      <w:pPr>
        <w:shd w:val="clear" w:color="auto" w:fill="FFFFFF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E1540F">
        <w:rPr>
          <w:rFonts w:ascii="Arial" w:hAnsi="Arial" w:cs="Arial"/>
          <w:sz w:val="22"/>
          <w:szCs w:val="22"/>
          <w:lang w:val="sr-Cyrl-RS"/>
        </w:rPr>
        <w:t>_________________________________</w:t>
      </w:r>
    </w:p>
    <w:p w14:paraId="152F2F69" w14:textId="77777777" w:rsidR="007A46A4" w:rsidRPr="00E1540F" w:rsidRDefault="007A46A4" w:rsidP="005F4B65">
      <w:pPr>
        <w:shd w:val="clear" w:color="auto" w:fill="FFFFFF"/>
        <w:spacing w:before="120" w:after="120"/>
        <w:rPr>
          <w:rFonts w:ascii="Arial" w:hAnsi="Arial" w:cs="Arial"/>
          <w:sz w:val="20"/>
          <w:szCs w:val="22"/>
          <w:lang w:val="sr-Cyrl-RS"/>
        </w:rPr>
      </w:pPr>
      <w:r w:rsidRPr="00E1540F">
        <w:rPr>
          <w:rFonts w:ascii="Arial" w:hAnsi="Arial" w:cs="Arial"/>
          <w:sz w:val="22"/>
          <w:szCs w:val="22"/>
          <w:lang w:val="sr-Cyrl-RS"/>
        </w:rPr>
        <w:t>Потпис и место печата</w:t>
      </w:r>
    </w:p>
    <w:p w14:paraId="4E3A8CA9" w14:textId="77777777" w:rsidR="00131F43" w:rsidRPr="003E4CA3" w:rsidRDefault="00131F43" w:rsidP="005F4B65">
      <w:pPr>
        <w:tabs>
          <w:tab w:val="left" w:pos="5955"/>
        </w:tabs>
        <w:spacing w:before="120" w:after="120"/>
        <w:ind w:firstLine="720"/>
        <w:rPr>
          <w:rFonts w:ascii="Arial" w:hAnsi="Arial" w:cs="Arial"/>
          <w:sz w:val="2"/>
          <w:szCs w:val="2"/>
          <w:lang w:val="sr-Latn-RS"/>
        </w:rPr>
      </w:pPr>
    </w:p>
    <w:sectPr w:rsidR="00131F43" w:rsidRPr="003E4CA3" w:rsidSect="002C5EE0">
      <w:headerReference w:type="default" r:id="rId36"/>
      <w:footerReference w:type="default" r:id="rId37"/>
      <w:headerReference w:type="first" r:id="rId38"/>
      <w:footerReference w:type="first" r:id="rId39"/>
      <w:pgSz w:w="11909" w:h="16834" w:code="9"/>
      <w:pgMar w:top="546" w:right="852" w:bottom="994" w:left="1276" w:header="274" w:footer="489" w:gutter="0"/>
      <w:cols w:space="720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8581B" w14:textId="77777777" w:rsidR="00803936" w:rsidRDefault="00803936">
      <w:r>
        <w:separator/>
      </w:r>
    </w:p>
  </w:endnote>
  <w:endnote w:type="continuationSeparator" w:id="0">
    <w:p w14:paraId="4A6F46AC" w14:textId="77777777" w:rsidR="00803936" w:rsidRDefault="00803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Helv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ogue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0E861" w14:textId="77777777" w:rsidR="00B45692" w:rsidRDefault="00B45692" w:rsidP="00F910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DF94AD" w14:textId="77777777" w:rsidR="00B45692" w:rsidRDefault="00B45692" w:rsidP="00F910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DF645" w14:textId="0411CD64" w:rsidR="00B45692" w:rsidRPr="001B4620" w:rsidRDefault="00B45692" w:rsidP="005E7F24">
    <w:pPr>
      <w:pStyle w:val="Footer"/>
      <w:spacing w:before="120" w:after="120"/>
      <w:jc w:val="center"/>
      <w:rPr>
        <w:sz w:val="16"/>
        <w:szCs w:val="16"/>
        <w:lang w:val="sv-SE"/>
      </w:rPr>
    </w:pPr>
    <w:r w:rsidRPr="00794ED6">
      <w:rPr>
        <w:rFonts w:ascii="Arial" w:hAnsi="Arial" w:cs="Arial"/>
        <w:caps/>
        <w:sz w:val="20"/>
        <w:szCs w:val="20"/>
      </w:rPr>
      <w:t>sa</w:t>
    </w:r>
    <w:r w:rsidRPr="001B4620">
      <w:rPr>
        <w:rFonts w:ascii="Arial" w:hAnsi="Arial" w:cs="Arial"/>
        <w:caps/>
        <w:sz w:val="20"/>
        <w:szCs w:val="20"/>
        <w:lang w:val="ru-RU"/>
      </w:rPr>
      <w:t>-</w:t>
    </w:r>
    <w:r>
      <w:rPr>
        <w:rFonts w:ascii="Arial" w:hAnsi="Arial" w:cs="Arial"/>
        <w:caps/>
        <w:sz w:val="20"/>
        <w:szCs w:val="20"/>
      </w:rPr>
      <w:t>06.10.0</w:t>
    </w:r>
    <w:r>
      <w:rPr>
        <w:rFonts w:ascii="Arial" w:hAnsi="Arial" w:cs="Arial"/>
        <w:caps/>
        <w:sz w:val="20"/>
        <w:szCs w:val="20"/>
        <w:lang w:val="sr-Cyrl-RS"/>
      </w:rPr>
      <w:t>2</w:t>
    </w:r>
    <w:r>
      <w:rPr>
        <w:rFonts w:ascii="Arial" w:hAnsi="Arial" w:cs="Arial"/>
        <w:caps/>
        <w:sz w:val="20"/>
        <w:szCs w:val="20"/>
      </w:rPr>
      <w:t>-01</w:t>
    </w:r>
    <w:r>
      <w:rPr>
        <w:rFonts w:ascii="Arial" w:hAnsi="Arial" w:cs="Arial"/>
        <w:caps/>
        <w:sz w:val="20"/>
        <w:szCs w:val="20"/>
        <w:lang w:val="sr-Cyrl-RS"/>
      </w:rPr>
      <w:t>7</w:t>
    </w:r>
    <w:r w:rsidRPr="009C6A64">
      <w:rPr>
        <w:rFonts w:ascii="Arial" w:hAnsi="Arial" w:cs="Arial"/>
        <w:sz w:val="20"/>
        <w:szCs w:val="20"/>
        <w:lang w:val="ru-RU"/>
      </w:rPr>
      <w:t xml:space="preserve">, верзија </w:t>
    </w:r>
    <w:r w:rsidRPr="00C939C7">
      <w:rPr>
        <w:rFonts w:ascii="Arial" w:hAnsi="Arial" w:cs="Arial"/>
        <w:sz w:val="20"/>
        <w:szCs w:val="20"/>
        <w:lang w:val="sr-Latn-RS"/>
      </w:rPr>
      <w:t>3.0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FA60B9">
      <w:rPr>
        <w:rFonts w:ascii="Arial" w:hAnsi="Arial" w:cs="Arial"/>
        <w:sz w:val="20"/>
        <w:szCs w:val="20"/>
      </w:rPr>
      <w:t xml:space="preserve">Страна </w:t>
    </w:r>
    <w:r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PAGE </w:instrText>
    </w:r>
    <w:r w:rsidRPr="00FA60B9"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noProof/>
        <w:sz w:val="20"/>
        <w:szCs w:val="20"/>
      </w:rPr>
      <w:t>7</w:t>
    </w:r>
    <w:r w:rsidRPr="00FA60B9">
      <w:rPr>
        <w:rFonts w:ascii="Arial" w:hAnsi="Arial" w:cs="Arial"/>
        <w:bCs/>
        <w:sz w:val="20"/>
        <w:szCs w:val="20"/>
      </w:rPr>
      <w:fldChar w:fldCharType="end"/>
    </w:r>
    <w:r w:rsidRPr="00FA60B9">
      <w:rPr>
        <w:rFonts w:ascii="Arial" w:hAnsi="Arial" w:cs="Arial"/>
        <w:sz w:val="20"/>
        <w:szCs w:val="20"/>
      </w:rPr>
      <w:t xml:space="preserve"> од </w:t>
    </w:r>
    <w:r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NUMPAGES  </w:instrText>
    </w:r>
    <w:r w:rsidRPr="00FA60B9"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noProof/>
        <w:sz w:val="20"/>
        <w:szCs w:val="20"/>
      </w:rPr>
      <w:t>11</w:t>
    </w:r>
    <w:r w:rsidRPr="00FA60B9">
      <w:rPr>
        <w:rFonts w:ascii="Arial" w:hAnsi="Arial" w:cs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87AB2" w14:textId="382E059D" w:rsidR="00B45692" w:rsidRPr="001B4620" w:rsidRDefault="00B45692" w:rsidP="00481E13">
    <w:pPr>
      <w:pStyle w:val="Footer"/>
      <w:tabs>
        <w:tab w:val="left" w:pos="4646"/>
      </w:tabs>
      <w:spacing w:before="120" w:after="120"/>
      <w:jc w:val="center"/>
      <w:rPr>
        <w:sz w:val="16"/>
        <w:szCs w:val="16"/>
        <w:lang w:val="sv-SE"/>
      </w:rPr>
    </w:pPr>
    <w:r w:rsidRPr="00794ED6">
      <w:rPr>
        <w:rFonts w:ascii="Arial" w:hAnsi="Arial" w:cs="Arial"/>
        <w:caps/>
        <w:sz w:val="20"/>
        <w:szCs w:val="20"/>
      </w:rPr>
      <w:t>sa</w:t>
    </w:r>
    <w:r w:rsidRPr="001B4620">
      <w:rPr>
        <w:rFonts w:ascii="Arial" w:hAnsi="Arial" w:cs="Arial"/>
        <w:caps/>
        <w:sz w:val="20"/>
        <w:szCs w:val="20"/>
        <w:lang w:val="ru-RU"/>
      </w:rPr>
      <w:t>-</w:t>
    </w:r>
    <w:r>
      <w:rPr>
        <w:rFonts w:ascii="Arial" w:hAnsi="Arial" w:cs="Arial"/>
        <w:caps/>
        <w:sz w:val="20"/>
        <w:szCs w:val="20"/>
      </w:rPr>
      <w:t>06.10.0</w:t>
    </w:r>
    <w:r>
      <w:rPr>
        <w:rFonts w:ascii="Arial" w:hAnsi="Arial" w:cs="Arial"/>
        <w:caps/>
        <w:sz w:val="20"/>
        <w:szCs w:val="20"/>
        <w:lang w:val="sr-Cyrl-RS"/>
      </w:rPr>
      <w:t>2</w:t>
    </w:r>
    <w:r>
      <w:rPr>
        <w:rFonts w:ascii="Arial" w:hAnsi="Arial" w:cs="Arial"/>
        <w:caps/>
        <w:sz w:val="20"/>
        <w:szCs w:val="20"/>
      </w:rPr>
      <w:t>-0</w:t>
    </w:r>
    <w:r>
      <w:rPr>
        <w:rFonts w:ascii="Arial" w:hAnsi="Arial" w:cs="Arial"/>
        <w:caps/>
        <w:sz w:val="20"/>
        <w:szCs w:val="20"/>
        <w:lang w:val="sr-Cyrl-RS"/>
      </w:rPr>
      <w:t>1</w:t>
    </w:r>
    <w:r>
      <w:rPr>
        <w:rFonts w:ascii="Arial" w:hAnsi="Arial" w:cs="Arial"/>
        <w:caps/>
        <w:sz w:val="20"/>
        <w:szCs w:val="20"/>
        <w:lang w:val="en-US"/>
      </w:rPr>
      <w:t>7</w:t>
    </w:r>
    <w:r w:rsidRPr="001B4620">
      <w:rPr>
        <w:rFonts w:ascii="Arial" w:hAnsi="Arial" w:cs="Arial"/>
        <w:sz w:val="20"/>
        <w:szCs w:val="20"/>
        <w:lang w:val="ru-RU"/>
      </w:rPr>
      <w:t>, верз</w:t>
    </w:r>
    <w:r w:rsidRPr="00CE2139">
      <w:rPr>
        <w:rFonts w:ascii="Arial" w:hAnsi="Arial" w:cs="Arial"/>
        <w:sz w:val="20"/>
        <w:szCs w:val="20"/>
        <w:lang w:val="ru-RU"/>
      </w:rPr>
      <w:t xml:space="preserve">ија </w:t>
    </w:r>
    <w:r w:rsidRPr="00481E13">
      <w:rPr>
        <w:rFonts w:ascii="Arial" w:hAnsi="Arial" w:cs="Arial"/>
        <w:sz w:val="20"/>
        <w:szCs w:val="20"/>
        <w:lang w:val="sr-Latn-RS"/>
      </w:rPr>
      <w:t xml:space="preserve">3.0 </w:t>
    </w:r>
    <w:r w:rsidRPr="00CE2139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FA60B9">
      <w:rPr>
        <w:rFonts w:ascii="Arial" w:hAnsi="Arial" w:cs="Arial"/>
        <w:sz w:val="20"/>
        <w:szCs w:val="20"/>
      </w:rPr>
      <w:t xml:space="preserve">Страна </w:t>
    </w:r>
    <w:r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PAGE </w:instrText>
    </w:r>
    <w:r w:rsidRPr="00FA60B9"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noProof/>
        <w:sz w:val="20"/>
        <w:szCs w:val="20"/>
      </w:rPr>
      <w:t>1</w:t>
    </w:r>
    <w:r w:rsidRPr="00FA60B9">
      <w:rPr>
        <w:rFonts w:ascii="Arial" w:hAnsi="Arial" w:cs="Arial"/>
        <w:bCs/>
        <w:sz w:val="20"/>
        <w:szCs w:val="20"/>
      </w:rPr>
      <w:fldChar w:fldCharType="end"/>
    </w:r>
    <w:r w:rsidRPr="00FA60B9">
      <w:rPr>
        <w:rFonts w:ascii="Arial" w:hAnsi="Arial" w:cs="Arial"/>
        <w:sz w:val="20"/>
        <w:szCs w:val="20"/>
      </w:rPr>
      <w:t xml:space="preserve"> од </w:t>
    </w:r>
    <w:r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NUMPAGES  </w:instrText>
    </w:r>
    <w:r w:rsidRPr="00FA60B9"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noProof/>
        <w:sz w:val="20"/>
        <w:szCs w:val="20"/>
      </w:rPr>
      <w:t>11</w:t>
    </w:r>
    <w:r w:rsidRPr="00FA60B9">
      <w:rPr>
        <w:rFonts w:ascii="Arial" w:hAnsi="Arial" w:cs="Arial"/>
        <w:bCs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CEB4B" w14:textId="4BF1BDB8" w:rsidR="00B45692" w:rsidRPr="00872574" w:rsidRDefault="00B45692" w:rsidP="001B4620">
    <w:pPr>
      <w:pStyle w:val="Footer"/>
      <w:spacing w:before="120"/>
      <w:ind w:right="357"/>
      <w:rPr>
        <w:sz w:val="16"/>
        <w:szCs w:val="16"/>
        <w:lang w:val="sv-SE"/>
      </w:rPr>
    </w:pPr>
    <w:r w:rsidRPr="00794ED6">
      <w:rPr>
        <w:rFonts w:ascii="Arial" w:hAnsi="Arial" w:cs="Arial"/>
        <w:caps/>
        <w:sz w:val="20"/>
        <w:szCs w:val="20"/>
      </w:rPr>
      <w:t>sa</w:t>
    </w:r>
    <w:r w:rsidRPr="001B4620">
      <w:rPr>
        <w:rFonts w:ascii="Arial" w:hAnsi="Arial" w:cs="Arial"/>
        <w:caps/>
        <w:sz w:val="20"/>
        <w:szCs w:val="20"/>
        <w:lang w:val="ru-RU"/>
      </w:rPr>
      <w:t>-</w:t>
    </w:r>
    <w:r>
      <w:rPr>
        <w:rFonts w:ascii="Arial" w:hAnsi="Arial" w:cs="Arial"/>
        <w:caps/>
        <w:sz w:val="20"/>
        <w:szCs w:val="20"/>
      </w:rPr>
      <w:t>06.10.0</w:t>
    </w:r>
    <w:r>
      <w:rPr>
        <w:rFonts w:ascii="Arial" w:hAnsi="Arial" w:cs="Arial"/>
        <w:caps/>
        <w:sz w:val="20"/>
        <w:szCs w:val="20"/>
        <w:lang w:val="sr-Cyrl-RS"/>
      </w:rPr>
      <w:t>2</w:t>
    </w:r>
    <w:r>
      <w:rPr>
        <w:rFonts w:ascii="Arial" w:hAnsi="Arial" w:cs="Arial"/>
        <w:caps/>
        <w:sz w:val="20"/>
        <w:szCs w:val="20"/>
      </w:rPr>
      <w:t>-01</w:t>
    </w:r>
    <w:r>
      <w:rPr>
        <w:rFonts w:ascii="Arial" w:hAnsi="Arial" w:cs="Arial"/>
        <w:caps/>
        <w:sz w:val="20"/>
        <w:szCs w:val="20"/>
        <w:lang w:val="en-US"/>
      </w:rPr>
      <w:t>7</w:t>
    </w:r>
    <w:r w:rsidRPr="001B4620">
      <w:rPr>
        <w:rFonts w:ascii="Arial" w:hAnsi="Arial" w:cs="Arial"/>
        <w:sz w:val="20"/>
        <w:szCs w:val="20"/>
        <w:lang w:val="ru-RU"/>
      </w:rPr>
      <w:t>, верзи</w:t>
    </w:r>
    <w:r w:rsidRPr="00CE2139">
      <w:rPr>
        <w:rFonts w:ascii="Arial" w:hAnsi="Arial" w:cs="Arial"/>
        <w:sz w:val="20"/>
        <w:szCs w:val="20"/>
        <w:lang w:val="ru-RU"/>
      </w:rPr>
      <w:t xml:space="preserve">ја </w:t>
    </w:r>
    <w:r w:rsidRPr="006C6905">
      <w:rPr>
        <w:rFonts w:ascii="Arial" w:hAnsi="Arial" w:cs="Arial"/>
        <w:sz w:val="20"/>
        <w:szCs w:val="20"/>
        <w:lang w:val="sr-Latn-RS"/>
      </w:rPr>
      <w:t>3.0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1B4620">
      <w:rPr>
        <w:rFonts w:ascii="Arial" w:hAnsi="Arial" w:cs="Arial"/>
        <w:sz w:val="20"/>
        <w:lang w:val="ru-RU"/>
      </w:rPr>
      <w:t xml:space="preserve">Страна </w:t>
    </w:r>
    <w:r w:rsidRPr="00FA60B9">
      <w:rPr>
        <w:rFonts w:ascii="Arial" w:hAnsi="Arial" w:cs="Arial"/>
        <w:bCs/>
        <w:sz w:val="20"/>
      </w:rPr>
      <w:fldChar w:fldCharType="begin"/>
    </w:r>
    <w:r w:rsidRPr="001B4620">
      <w:rPr>
        <w:rFonts w:ascii="Arial" w:hAnsi="Arial" w:cs="Arial"/>
        <w:bCs/>
        <w:sz w:val="20"/>
        <w:lang w:val="ru-RU"/>
      </w:rPr>
      <w:instrText xml:space="preserve"> </w:instrText>
    </w:r>
    <w:r w:rsidRPr="00FA60B9">
      <w:rPr>
        <w:rFonts w:ascii="Arial" w:hAnsi="Arial" w:cs="Arial"/>
        <w:bCs/>
        <w:sz w:val="20"/>
      </w:rPr>
      <w:instrText>PAGE</w:instrText>
    </w:r>
    <w:r w:rsidRPr="001B4620">
      <w:rPr>
        <w:rFonts w:ascii="Arial" w:hAnsi="Arial" w:cs="Arial"/>
        <w:bCs/>
        <w:sz w:val="20"/>
        <w:lang w:val="ru-RU"/>
      </w:rPr>
      <w:instrText xml:space="preserve"> </w:instrText>
    </w:r>
    <w:r w:rsidRPr="00FA60B9">
      <w:rPr>
        <w:rFonts w:ascii="Arial" w:hAnsi="Arial" w:cs="Arial"/>
        <w:bCs/>
        <w:sz w:val="20"/>
      </w:rPr>
      <w:fldChar w:fldCharType="separate"/>
    </w:r>
    <w:r>
      <w:rPr>
        <w:rFonts w:ascii="Arial" w:hAnsi="Arial" w:cs="Arial"/>
        <w:bCs/>
        <w:noProof/>
        <w:sz w:val="20"/>
      </w:rPr>
      <w:t>9</w:t>
    </w:r>
    <w:r w:rsidRPr="00FA60B9">
      <w:rPr>
        <w:rFonts w:ascii="Arial" w:hAnsi="Arial" w:cs="Arial"/>
        <w:bCs/>
        <w:sz w:val="20"/>
      </w:rPr>
      <w:fldChar w:fldCharType="end"/>
    </w:r>
    <w:r w:rsidRPr="001B4620">
      <w:rPr>
        <w:rFonts w:ascii="Arial" w:hAnsi="Arial" w:cs="Arial"/>
        <w:sz w:val="20"/>
        <w:lang w:val="ru-RU"/>
      </w:rPr>
      <w:t xml:space="preserve"> од </w:t>
    </w:r>
    <w:r w:rsidRPr="00FA60B9">
      <w:rPr>
        <w:rFonts w:ascii="Arial" w:hAnsi="Arial" w:cs="Arial"/>
        <w:bCs/>
        <w:sz w:val="20"/>
      </w:rPr>
      <w:fldChar w:fldCharType="begin"/>
    </w:r>
    <w:r w:rsidRPr="001B4620">
      <w:rPr>
        <w:rFonts w:ascii="Arial" w:hAnsi="Arial" w:cs="Arial"/>
        <w:bCs/>
        <w:sz w:val="20"/>
        <w:lang w:val="ru-RU"/>
      </w:rPr>
      <w:instrText xml:space="preserve"> </w:instrText>
    </w:r>
    <w:r w:rsidRPr="00FA60B9">
      <w:rPr>
        <w:rFonts w:ascii="Arial" w:hAnsi="Arial" w:cs="Arial"/>
        <w:bCs/>
        <w:sz w:val="20"/>
      </w:rPr>
      <w:instrText>NUMPAGES</w:instrText>
    </w:r>
    <w:r w:rsidRPr="001B4620">
      <w:rPr>
        <w:rFonts w:ascii="Arial" w:hAnsi="Arial" w:cs="Arial"/>
        <w:bCs/>
        <w:sz w:val="20"/>
        <w:lang w:val="ru-RU"/>
      </w:rPr>
      <w:instrText xml:space="preserve">  </w:instrText>
    </w:r>
    <w:r w:rsidRPr="00FA60B9">
      <w:rPr>
        <w:rFonts w:ascii="Arial" w:hAnsi="Arial" w:cs="Arial"/>
        <w:bCs/>
        <w:sz w:val="20"/>
      </w:rPr>
      <w:fldChar w:fldCharType="separate"/>
    </w:r>
    <w:r>
      <w:rPr>
        <w:rFonts w:ascii="Arial" w:hAnsi="Arial" w:cs="Arial"/>
        <w:bCs/>
        <w:noProof/>
        <w:sz w:val="20"/>
      </w:rPr>
      <w:t>11</w:t>
    </w:r>
    <w:r w:rsidRPr="00FA60B9">
      <w:rPr>
        <w:rFonts w:ascii="Arial" w:hAnsi="Arial" w:cs="Arial"/>
        <w:bCs/>
        <w:sz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7CD7F" w14:textId="0A6828CB" w:rsidR="00B45692" w:rsidRPr="001B4620" w:rsidRDefault="00B45692" w:rsidP="001B4620">
    <w:pPr>
      <w:pStyle w:val="Footer"/>
      <w:spacing w:before="120"/>
      <w:ind w:right="357"/>
      <w:rPr>
        <w:sz w:val="16"/>
        <w:szCs w:val="16"/>
        <w:lang w:val="sv-SE"/>
      </w:rPr>
    </w:pPr>
    <w:r w:rsidRPr="00794ED6">
      <w:rPr>
        <w:rFonts w:ascii="Arial" w:hAnsi="Arial" w:cs="Arial"/>
        <w:caps/>
        <w:sz w:val="20"/>
        <w:szCs w:val="20"/>
      </w:rPr>
      <w:t>sa</w:t>
    </w:r>
    <w:r w:rsidRPr="001B4620">
      <w:rPr>
        <w:rFonts w:ascii="Arial" w:hAnsi="Arial" w:cs="Arial"/>
        <w:caps/>
        <w:sz w:val="20"/>
        <w:szCs w:val="20"/>
        <w:lang w:val="ru-RU"/>
      </w:rPr>
      <w:t>-</w:t>
    </w:r>
    <w:r>
      <w:rPr>
        <w:rFonts w:ascii="Arial" w:hAnsi="Arial" w:cs="Arial"/>
        <w:caps/>
        <w:sz w:val="20"/>
        <w:szCs w:val="20"/>
      </w:rPr>
      <w:t>06.10.0</w:t>
    </w:r>
    <w:r>
      <w:rPr>
        <w:rFonts w:ascii="Arial" w:hAnsi="Arial" w:cs="Arial"/>
        <w:caps/>
        <w:sz w:val="20"/>
        <w:szCs w:val="20"/>
        <w:lang w:val="sr-Cyrl-RS"/>
      </w:rPr>
      <w:t>2</w:t>
    </w:r>
    <w:r>
      <w:rPr>
        <w:rFonts w:ascii="Arial" w:hAnsi="Arial" w:cs="Arial"/>
        <w:caps/>
        <w:sz w:val="20"/>
        <w:szCs w:val="20"/>
      </w:rPr>
      <w:t>-01</w:t>
    </w:r>
    <w:r>
      <w:rPr>
        <w:rFonts w:ascii="Arial" w:hAnsi="Arial" w:cs="Arial"/>
        <w:caps/>
        <w:sz w:val="20"/>
        <w:szCs w:val="20"/>
        <w:lang w:val="sr-Cyrl-RS"/>
      </w:rPr>
      <w:t>7</w:t>
    </w:r>
    <w:r w:rsidRPr="001B4620">
      <w:rPr>
        <w:rFonts w:ascii="Arial" w:hAnsi="Arial" w:cs="Arial"/>
        <w:sz w:val="20"/>
        <w:szCs w:val="20"/>
        <w:lang w:val="ru-RU"/>
      </w:rPr>
      <w:t>, верз</w:t>
    </w:r>
    <w:r w:rsidRPr="00CE2139">
      <w:rPr>
        <w:rFonts w:ascii="Arial" w:hAnsi="Arial" w:cs="Arial"/>
        <w:sz w:val="20"/>
        <w:szCs w:val="20"/>
        <w:lang w:val="ru-RU"/>
      </w:rPr>
      <w:t xml:space="preserve">ија </w:t>
    </w:r>
    <w:r w:rsidRPr="006C6905">
      <w:rPr>
        <w:rFonts w:ascii="Arial" w:hAnsi="Arial" w:cs="Arial"/>
        <w:sz w:val="20"/>
        <w:szCs w:val="20"/>
        <w:lang w:val="sr-Latn-RS"/>
      </w:rPr>
      <w:t>3.0</w:t>
    </w:r>
    <w:r w:rsidRPr="00CE2139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1B4620">
      <w:rPr>
        <w:rFonts w:ascii="Arial" w:hAnsi="Arial" w:cs="Arial"/>
        <w:sz w:val="20"/>
        <w:lang w:val="ru-RU"/>
      </w:rPr>
      <w:t xml:space="preserve">Страна </w:t>
    </w:r>
    <w:r w:rsidRPr="00FA60B9">
      <w:rPr>
        <w:rFonts w:ascii="Arial" w:hAnsi="Arial" w:cs="Arial"/>
        <w:bCs/>
        <w:sz w:val="20"/>
      </w:rPr>
      <w:fldChar w:fldCharType="begin"/>
    </w:r>
    <w:r w:rsidRPr="001B4620">
      <w:rPr>
        <w:rFonts w:ascii="Arial" w:hAnsi="Arial" w:cs="Arial"/>
        <w:bCs/>
        <w:sz w:val="20"/>
        <w:lang w:val="ru-RU"/>
      </w:rPr>
      <w:instrText xml:space="preserve"> </w:instrText>
    </w:r>
    <w:r w:rsidRPr="00FA60B9">
      <w:rPr>
        <w:rFonts w:ascii="Arial" w:hAnsi="Arial" w:cs="Arial"/>
        <w:bCs/>
        <w:sz w:val="20"/>
      </w:rPr>
      <w:instrText>PAGE</w:instrText>
    </w:r>
    <w:r w:rsidRPr="001B4620">
      <w:rPr>
        <w:rFonts w:ascii="Arial" w:hAnsi="Arial" w:cs="Arial"/>
        <w:bCs/>
        <w:sz w:val="20"/>
        <w:lang w:val="ru-RU"/>
      </w:rPr>
      <w:instrText xml:space="preserve"> </w:instrText>
    </w:r>
    <w:r w:rsidRPr="00FA60B9">
      <w:rPr>
        <w:rFonts w:ascii="Arial" w:hAnsi="Arial" w:cs="Arial"/>
        <w:bCs/>
        <w:sz w:val="20"/>
      </w:rPr>
      <w:fldChar w:fldCharType="separate"/>
    </w:r>
    <w:r>
      <w:rPr>
        <w:rFonts w:ascii="Arial" w:hAnsi="Arial" w:cs="Arial"/>
        <w:bCs/>
        <w:noProof/>
        <w:sz w:val="20"/>
      </w:rPr>
      <w:t>8</w:t>
    </w:r>
    <w:r w:rsidRPr="00FA60B9">
      <w:rPr>
        <w:rFonts w:ascii="Arial" w:hAnsi="Arial" w:cs="Arial"/>
        <w:bCs/>
        <w:sz w:val="20"/>
      </w:rPr>
      <w:fldChar w:fldCharType="end"/>
    </w:r>
    <w:r w:rsidRPr="001B4620">
      <w:rPr>
        <w:rFonts w:ascii="Arial" w:hAnsi="Arial" w:cs="Arial"/>
        <w:sz w:val="20"/>
        <w:lang w:val="ru-RU"/>
      </w:rPr>
      <w:t xml:space="preserve"> од </w:t>
    </w:r>
    <w:r w:rsidRPr="00FA60B9">
      <w:rPr>
        <w:rFonts w:ascii="Arial" w:hAnsi="Arial" w:cs="Arial"/>
        <w:bCs/>
        <w:sz w:val="20"/>
      </w:rPr>
      <w:fldChar w:fldCharType="begin"/>
    </w:r>
    <w:r w:rsidRPr="001B4620">
      <w:rPr>
        <w:rFonts w:ascii="Arial" w:hAnsi="Arial" w:cs="Arial"/>
        <w:bCs/>
        <w:sz w:val="20"/>
        <w:lang w:val="ru-RU"/>
      </w:rPr>
      <w:instrText xml:space="preserve"> </w:instrText>
    </w:r>
    <w:r w:rsidRPr="00FA60B9">
      <w:rPr>
        <w:rFonts w:ascii="Arial" w:hAnsi="Arial" w:cs="Arial"/>
        <w:bCs/>
        <w:sz w:val="20"/>
      </w:rPr>
      <w:instrText>NUMPAGES</w:instrText>
    </w:r>
    <w:r w:rsidRPr="001B4620">
      <w:rPr>
        <w:rFonts w:ascii="Arial" w:hAnsi="Arial" w:cs="Arial"/>
        <w:bCs/>
        <w:sz w:val="20"/>
        <w:lang w:val="ru-RU"/>
      </w:rPr>
      <w:instrText xml:space="preserve">  </w:instrText>
    </w:r>
    <w:r w:rsidRPr="00FA60B9">
      <w:rPr>
        <w:rFonts w:ascii="Arial" w:hAnsi="Arial" w:cs="Arial"/>
        <w:bCs/>
        <w:sz w:val="20"/>
      </w:rPr>
      <w:fldChar w:fldCharType="separate"/>
    </w:r>
    <w:r>
      <w:rPr>
        <w:rFonts w:ascii="Arial" w:hAnsi="Arial" w:cs="Arial"/>
        <w:bCs/>
        <w:noProof/>
        <w:sz w:val="20"/>
      </w:rPr>
      <w:t>11</w:t>
    </w:r>
    <w:r w:rsidRPr="00FA60B9">
      <w:rPr>
        <w:rFonts w:ascii="Arial" w:hAnsi="Arial" w:cs="Arial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4EC24" w14:textId="77777777" w:rsidR="00803936" w:rsidRDefault="00803936">
      <w:r>
        <w:separator/>
      </w:r>
    </w:p>
  </w:footnote>
  <w:footnote w:type="continuationSeparator" w:id="0">
    <w:p w14:paraId="1507DAFD" w14:textId="77777777" w:rsidR="00803936" w:rsidRDefault="00803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28F04" w14:textId="77777777" w:rsidR="00B45692" w:rsidRPr="008540C2" w:rsidRDefault="00B45692" w:rsidP="008540C2">
    <w:pPr>
      <w:pStyle w:val="Header"/>
      <w:spacing w:after="60"/>
      <w:ind w:right="90"/>
      <w:jc w:val="center"/>
      <w:rPr>
        <w:sz w:val="22"/>
        <w:szCs w:val="22"/>
      </w:rPr>
    </w:pPr>
  </w:p>
  <w:p w14:paraId="52C56A0A" w14:textId="77777777" w:rsidR="00B45692" w:rsidRPr="00872574" w:rsidRDefault="00B45692" w:rsidP="00D71F3C">
    <w:pPr>
      <w:pStyle w:val="Header"/>
      <w:spacing w:after="60"/>
      <w:ind w:right="-1354"/>
      <w:rPr>
        <w:sz w:val="22"/>
        <w:szCs w:val="22"/>
        <w:lang w:val="sr-Latn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1EF3F" w14:textId="77777777" w:rsidR="00B45692" w:rsidRPr="00D71F3C" w:rsidRDefault="00B45692" w:rsidP="00F03663">
    <w:pPr>
      <w:pStyle w:val="Header"/>
      <w:spacing w:after="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3DE3"/>
    <w:multiLevelType w:val="hybridMultilevel"/>
    <w:tmpl w:val="58EE2EA4"/>
    <w:lvl w:ilvl="0" w:tplc="CAF247AA">
      <w:start w:val="1"/>
      <w:numFmt w:val="decimal"/>
      <w:lvlText w:val="%1."/>
      <w:lvlJc w:val="left"/>
      <w:pPr>
        <w:tabs>
          <w:tab w:val="num" w:pos="-2154"/>
        </w:tabs>
        <w:ind w:left="-2154" w:hanging="375"/>
      </w:pPr>
      <w:rPr>
        <w:rFonts w:ascii="Arial" w:eastAsia="Times New Roman" w:hAnsi="Arial" w:cs="Arial" w:hint="default"/>
        <w:b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-1449"/>
        </w:tabs>
        <w:ind w:left="-14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729"/>
        </w:tabs>
        <w:ind w:left="-7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9"/>
        </w:tabs>
        <w:ind w:left="-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11"/>
        </w:tabs>
        <w:ind w:left="7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431"/>
        </w:tabs>
        <w:ind w:left="14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151"/>
        </w:tabs>
        <w:ind w:left="21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871"/>
        </w:tabs>
        <w:ind w:left="28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591"/>
        </w:tabs>
        <w:ind w:left="3591" w:hanging="180"/>
      </w:pPr>
    </w:lvl>
  </w:abstractNum>
  <w:abstractNum w:abstractNumId="1" w15:restartNumberingAfterBreak="0">
    <w:nsid w:val="07C13180"/>
    <w:multiLevelType w:val="multilevel"/>
    <w:tmpl w:val="5C405F2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107718"/>
    <w:multiLevelType w:val="hybridMultilevel"/>
    <w:tmpl w:val="33CECB9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23C27"/>
    <w:multiLevelType w:val="hybridMultilevel"/>
    <w:tmpl w:val="B18CCA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76FC6"/>
    <w:multiLevelType w:val="multilevel"/>
    <w:tmpl w:val="B50E54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trike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F171132"/>
    <w:multiLevelType w:val="hybridMultilevel"/>
    <w:tmpl w:val="E44E1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E784C"/>
    <w:multiLevelType w:val="hybridMultilevel"/>
    <w:tmpl w:val="9132A04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16DE7"/>
    <w:multiLevelType w:val="hybridMultilevel"/>
    <w:tmpl w:val="96DAB44E"/>
    <w:lvl w:ilvl="0" w:tplc="8E7A691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D515EA4"/>
    <w:multiLevelType w:val="multilevel"/>
    <w:tmpl w:val="A27298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577"/>
        </w:tabs>
        <w:ind w:left="577" w:hanging="435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2007694D"/>
    <w:multiLevelType w:val="hybridMultilevel"/>
    <w:tmpl w:val="2E76E7E2"/>
    <w:lvl w:ilvl="0" w:tplc="2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22414E2F"/>
    <w:multiLevelType w:val="hybridMultilevel"/>
    <w:tmpl w:val="3E743314"/>
    <w:lvl w:ilvl="0" w:tplc="E3F2758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4E3FA9"/>
    <w:multiLevelType w:val="hybridMultilevel"/>
    <w:tmpl w:val="CCCE90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F275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4AC7EFE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8A492E"/>
    <w:multiLevelType w:val="hybridMultilevel"/>
    <w:tmpl w:val="7AD4BDBA"/>
    <w:lvl w:ilvl="0" w:tplc="ACEA399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B3191"/>
    <w:multiLevelType w:val="hybridMultilevel"/>
    <w:tmpl w:val="7284A4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A7AA1"/>
    <w:multiLevelType w:val="hybridMultilevel"/>
    <w:tmpl w:val="9CA00E3A"/>
    <w:lvl w:ilvl="0" w:tplc="2ED893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814E6"/>
    <w:multiLevelType w:val="hybridMultilevel"/>
    <w:tmpl w:val="AF40D8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47556A"/>
    <w:multiLevelType w:val="hybridMultilevel"/>
    <w:tmpl w:val="EFAC3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065375"/>
    <w:multiLevelType w:val="hybridMultilevel"/>
    <w:tmpl w:val="CD70BFFC"/>
    <w:lvl w:ilvl="0" w:tplc="ACEA399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D7CA8"/>
    <w:multiLevelType w:val="hybridMultilevel"/>
    <w:tmpl w:val="AF40D862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0178F2"/>
    <w:multiLevelType w:val="multilevel"/>
    <w:tmpl w:val="B18CCA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F2289"/>
    <w:multiLevelType w:val="hybridMultilevel"/>
    <w:tmpl w:val="417489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3582C"/>
    <w:multiLevelType w:val="hybridMultilevel"/>
    <w:tmpl w:val="C29092B0"/>
    <w:lvl w:ilvl="0" w:tplc="A142E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800" w:hanging="360"/>
      </w:pPr>
    </w:lvl>
    <w:lvl w:ilvl="2" w:tplc="2C1A001B" w:tentative="1">
      <w:start w:val="1"/>
      <w:numFmt w:val="lowerRoman"/>
      <w:lvlText w:val="%3."/>
      <w:lvlJc w:val="right"/>
      <w:pPr>
        <w:ind w:left="2520" w:hanging="180"/>
      </w:pPr>
    </w:lvl>
    <w:lvl w:ilvl="3" w:tplc="2C1A000F" w:tentative="1">
      <w:start w:val="1"/>
      <w:numFmt w:val="decimal"/>
      <w:lvlText w:val="%4."/>
      <w:lvlJc w:val="left"/>
      <w:pPr>
        <w:ind w:left="3240" w:hanging="360"/>
      </w:pPr>
    </w:lvl>
    <w:lvl w:ilvl="4" w:tplc="2C1A0019" w:tentative="1">
      <w:start w:val="1"/>
      <w:numFmt w:val="lowerLetter"/>
      <w:lvlText w:val="%5."/>
      <w:lvlJc w:val="left"/>
      <w:pPr>
        <w:ind w:left="3960" w:hanging="360"/>
      </w:pPr>
    </w:lvl>
    <w:lvl w:ilvl="5" w:tplc="2C1A001B" w:tentative="1">
      <w:start w:val="1"/>
      <w:numFmt w:val="lowerRoman"/>
      <w:lvlText w:val="%6."/>
      <w:lvlJc w:val="right"/>
      <w:pPr>
        <w:ind w:left="4680" w:hanging="180"/>
      </w:pPr>
    </w:lvl>
    <w:lvl w:ilvl="6" w:tplc="2C1A000F" w:tentative="1">
      <w:start w:val="1"/>
      <w:numFmt w:val="decimal"/>
      <w:lvlText w:val="%7."/>
      <w:lvlJc w:val="left"/>
      <w:pPr>
        <w:ind w:left="5400" w:hanging="360"/>
      </w:pPr>
    </w:lvl>
    <w:lvl w:ilvl="7" w:tplc="2C1A0019" w:tentative="1">
      <w:start w:val="1"/>
      <w:numFmt w:val="lowerLetter"/>
      <w:lvlText w:val="%8."/>
      <w:lvlJc w:val="left"/>
      <w:pPr>
        <w:ind w:left="6120" w:hanging="360"/>
      </w:pPr>
    </w:lvl>
    <w:lvl w:ilvl="8" w:tplc="2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1C4C71"/>
    <w:multiLevelType w:val="multilevel"/>
    <w:tmpl w:val="E8AA5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3438D9"/>
    <w:multiLevelType w:val="multilevel"/>
    <w:tmpl w:val="5E4AD86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2803266"/>
    <w:multiLevelType w:val="hybridMultilevel"/>
    <w:tmpl w:val="5150F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A5F4C"/>
    <w:multiLevelType w:val="multilevel"/>
    <w:tmpl w:val="C7860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6" w15:restartNumberingAfterBreak="0">
    <w:nsid w:val="5C8B1577"/>
    <w:multiLevelType w:val="hybridMultilevel"/>
    <w:tmpl w:val="E620EA2C"/>
    <w:lvl w:ilvl="0" w:tplc="39C6C7F6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DC21D96"/>
    <w:multiLevelType w:val="multilevel"/>
    <w:tmpl w:val="8BE676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7"/>
        </w:tabs>
        <w:ind w:left="577" w:hanging="435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8" w15:restartNumberingAfterBreak="0">
    <w:nsid w:val="6C7B66FF"/>
    <w:multiLevelType w:val="hybridMultilevel"/>
    <w:tmpl w:val="5A8AE1DE"/>
    <w:lvl w:ilvl="0" w:tplc="2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9" w15:restartNumberingAfterBreak="0">
    <w:nsid w:val="741B7194"/>
    <w:multiLevelType w:val="multilevel"/>
    <w:tmpl w:val="4CFE08C0"/>
    <w:lvl w:ilvl="0">
      <w:start w:val="1"/>
      <w:numFmt w:val="upperRoman"/>
      <w:pStyle w:val="Date"/>
      <w:lvlText w:val="ЧАСТЬ %1."/>
      <w:lvlJc w:val="left"/>
      <w:pPr>
        <w:tabs>
          <w:tab w:val="num" w:pos="5279"/>
        </w:tabs>
        <w:ind w:left="3839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РАЗДЕЛ %1.%2"/>
      <w:lvlJc w:val="left"/>
      <w:pPr>
        <w:tabs>
          <w:tab w:val="num" w:pos="5819"/>
        </w:tabs>
        <w:ind w:left="509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839"/>
        </w:tabs>
        <w:ind w:left="38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39"/>
        </w:tabs>
        <w:ind w:left="38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99"/>
        </w:tabs>
        <w:ind w:left="419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99"/>
        </w:tabs>
        <w:ind w:left="419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59"/>
        </w:tabs>
        <w:ind w:left="455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59"/>
        </w:tabs>
        <w:ind w:left="45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19"/>
        </w:tabs>
        <w:ind w:left="4919" w:hanging="1800"/>
      </w:pPr>
      <w:rPr>
        <w:rFonts w:hint="default"/>
      </w:rPr>
    </w:lvl>
  </w:abstractNum>
  <w:abstractNum w:abstractNumId="30" w15:restartNumberingAfterBreak="0">
    <w:nsid w:val="79B15449"/>
    <w:multiLevelType w:val="hybridMultilevel"/>
    <w:tmpl w:val="B69C2B4C"/>
    <w:lvl w:ilvl="0" w:tplc="8A1AAD5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Arial" w:eastAsia="Times New Roman" w:hAnsi="Arial" w:cs="Arial" w:hint="default"/>
        <w:b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B5706E8"/>
    <w:multiLevelType w:val="multilevel"/>
    <w:tmpl w:val="527EFC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CF64E63"/>
    <w:multiLevelType w:val="multilevel"/>
    <w:tmpl w:val="E81CFE1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FF11413"/>
    <w:multiLevelType w:val="hybridMultilevel"/>
    <w:tmpl w:val="8D8EEF1E"/>
    <w:lvl w:ilvl="0" w:tplc="0FA485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11"/>
  </w:num>
  <w:num w:numId="4">
    <w:abstractNumId w:val="25"/>
  </w:num>
  <w:num w:numId="5">
    <w:abstractNumId w:val="29"/>
  </w:num>
  <w:num w:numId="6">
    <w:abstractNumId w:val="17"/>
  </w:num>
  <w:num w:numId="7">
    <w:abstractNumId w:val="8"/>
  </w:num>
  <w:num w:numId="8">
    <w:abstractNumId w:val="0"/>
  </w:num>
  <w:num w:numId="9">
    <w:abstractNumId w:val="16"/>
  </w:num>
  <w:num w:numId="10">
    <w:abstractNumId w:val="12"/>
  </w:num>
  <w:num w:numId="11">
    <w:abstractNumId w:val="3"/>
  </w:num>
  <w:num w:numId="12">
    <w:abstractNumId w:val="19"/>
  </w:num>
  <w:num w:numId="13">
    <w:abstractNumId w:val="14"/>
  </w:num>
  <w:num w:numId="14">
    <w:abstractNumId w:val="4"/>
  </w:num>
  <w:num w:numId="15">
    <w:abstractNumId w:val="15"/>
  </w:num>
  <w:num w:numId="16">
    <w:abstractNumId w:val="22"/>
  </w:num>
  <w:num w:numId="17">
    <w:abstractNumId w:val="18"/>
  </w:num>
  <w:num w:numId="18">
    <w:abstractNumId w:val="13"/>
  </w:num>
  <w:num w:numId="19">
    <w:abstractNumId w:val="26"/>
  </w:num>
  <w:num w:numId="20">
    <w:abstractNumId w:val="20"/>
  </w:num>
  <w:num w:numId="21">
    <w:abstractNumId w:val="30"/>
  </w:num>
  <w:num w:numId="22">
    <w:abstractNumId w:val="21"/>
  </w:num>
  <w:num w:numId="23">
    <w:abstractNumId w:val="27"/>
  </w:num>
  <w:num w:numId="24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6"/>
  </w:num>
  <w:num w:numId="29">
    <w:abstractNumId w:val="23"/>
  </w:num>
  <w:num w:numId="30">
    <w:abstractNumId w:val="32"/>
  </w:num>
  <w:num w:numId="31">
    <w:abstractNumId w:val="1"/>
  </w:num>
  <w:num w:numId="32">
    <w:abstractNumId w:val="10"/>
  </w:num>
  <w:num w:numId="33">
    <w:abstractNumId w:val="31"/>
  </w:num>
  <w:num w:numId="34">
    <w:abstractNumId w:val="9"/>
  </w:num>
  <w:num w:numId="35">
    <w:abstractNumId w:val="28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90F"/>
    <w:rsid w:val="00007181"/>
    <w:rsid w:val="00016392"/>
    <w:rsid w:val="00021695"/>
    <w:rsid w:val="00023177"/>
    <w:rsid w:val="000240C4"/>
    <w:rsid w:val="00027417"/>
    <w:rsid w:val="00041E8B"/>
    <w:rsid w:val="00042BB7"/>
    <w:rsid w:val="000455FB"/>
    <w:rsid w:val="00046DC9"/>
    <w:rsid w:val="00047CF0"/>
    <w:rsid w:val="00051AD9"/>
    <w:rsid w:val="00054B44"/>
    <w:rsid w:val="00054E4E"/>
    <w:rsid w:val="00061CFE"/>
    <w:rsid w:val="00062BB1"/>
    <w:rsid w:val="000636E4"/>
    <w:rsid w:val="00063C93"/>
    <w:rsid w:val="00065C00"/>
    <w:rsid w:val="00067971"/>
    <w:rsid w:val="00075B7A"/>
    <w:rsid w:val="00080048"/>
    <w:rsid w:val="00083AC8"/>
    <w:rsid w:val="00096E24"/>
    <w:rsid w:val="00096FE7"/>
    <w:rsid w:val="000A34EE"/>
    <w:rsid w:val="000A5B66"/>
    <w:rsid w:val="000A6506"/>
    <w:rsid w:val="000B0B51"/>
    <w:rsid w:val="000B50CE"/>
    <w:rsid w:val="000B63B8"/>
    <w:rsid w:val="000B7547"/>
    <w:rsid w:val="000C0B9C"/>
    <w:rsid w:val="000C1580"/>
    <w:rsid w:val="000C361E"/>
    <w:rsid w:val="000C36C5"/>
    <w:rsid w:val="000C4CD7"/>
    <w:rsid w:val="000C598B"/>
    <w:rsid w:val="000D00DD"/>
    <w:rsid w:val="000D18D2"/>
    <w:rsid w:val="000D7DAC"/>
    <w:rsid w:val="000E1A2D"/>
    <w:rsid w:val="000E3413"/>
    <w:rsid w:val="000E5031"/>
    <w:rsid w:val="000E7D8C"/>
    <w:rsid w:val="000F58C4"/>
    <w:rsid w:val="00100554"/>
    <w:rsid w:val="00100FB6"/>
    <w:rsid w:val="00102626"/>
    <w:rsid w:val="00113004"/>
    <w:rsid w:val="00116657"/>
    <w:rsid w:val="00120806"/>
    <w:rsid w:val="00122BCB"/>
    <w:rsid w:val="00122F51"/>
    <w:rsid w:val="00123551"/>
    <w:rsid w:val="00130062"/>
    <w:rsid w:val="00131F43"/>
    <w:rsid w:val="0013230A"/>
    <w:rsid w:val="00134E6A"/>
    <w:rsid w:val="0014197B"/>
    <w:rsid w:val="00142905"/>
    <w:rsid w:val="0014383A"/>
    <w:rsid w:val="0014450F"/>
    <w:rsid w:val="00150433"/>
    <w:rsid w:val="00150A15"/>
    <w:rsid w:val="001519DB"/>
    <w:rsid w:val="00151F01"/>
    <w:rsid w:val="00153DFB"/>
    <w:rsid w:val="00155851"/>
    <w:rsid w:val="00157B04"/>
    <w:rsid w:val="0016319B"/>
    <w:rsid w:val="00166840"/>
    <w:rsid w:val="0017016E"/>
    <w:rsid w:val="00171AD3"/>
    <w:rsid w:val="00171C80"/>
    <w:rsid w:val="0017365F"/>
    <w:rsid w:val="00173766"/>
    <w:rsid w:val="0017412A"/>
    <w:rsid w:val="00176FE5"/>
    <w:rsid w:val="001771CA"/>
    <w:rsid w:val="00177489"/>
    <w:rsid w:val="001839B9"/>
    <w:rsid w:val="001846E5"/>
    <w:rsid w:val="00192105"/>
    <w:rsid w:val="00193DF1"/>
    <w:rsid w:val="001949BA"/>
    <w:rsid w:val="00196F92"/>
    <w:rsid w:val="001A209F"/>
    <w:rsid w:val="001A232C"/>
    <w:rsid w:val="001A3B91"/>
    <w:rsid w:val="001B19C8"/>
    <w:rsid w:val="001B24ED"/>
    <w:rsid w:val="001B2B54"/>
    <w:rsid w:val="001B39AD"/>
    <w:rsid w:val="001B4620"/>
    <w:rsid w:val="001B7C25"/>
    <w:rsid w:val="001C56E2"/>
    <w:rsid w:val="001C7478"/>
    <w:rsid w:val="001D37CA"/>
    <w:rsid w:val="001F2A7F"/>
    <w:rsid w:val="001F33A7"/>
    <w:rsid w:val="001F5148"/>
    <w:rsid w:val="002046D9"/>
    <w:rsid w:val="00206C8E"/>
    <w:rsid w:val="002075DF"/>
    <w:rsid w:val="002107B4"/>
    <w:rsid w:val="00216823"/>
    <w:rsid w:val="00220CE8"/>
    <w:rsid w:val="0022462B"/>
    <w:rsid w:val="00226151"/>
    <w:rsid w:val="002338CD"/>
    <w:rsid w:val="002349F2"/>
    <w:rsid w:val="002354E0"/>
    <w:rsid w:val="002355E6"/>
    <w:rsid w:val="00236245"/>
    <w:rsid w:val="002414CA"/>
    <w:rsid w:val="0024476F"/>
    <w:rsid w:val="002471A9"/>
    <w:rsid w:val="00251205"/>
    <w:rsid w:val="00252371"/>
    <w:rsid w:val="002555A1"/>
    <w:rsid w:val="002559F9"/>
    <w:rsid w:val="002663D7"/>
    <w:rsid w:val="002707E6"/>
    <w:rsid w:val="002730B1"/>
    <w:rsid w:val="00280D27"/>
    <w:rsid w:val="00283A8D"/>
    <w:rsid w:val="00284F78"/>
    <w:rsid w:val="002872AB"/>
    <w:rsid w:val="00287448"/>
    <w:rsid w:val="00290113"/>
    <w:rsid w:val="00291C77"/>
    <w:rsid w:val="00292044"/>
    <w:rsid w:val="0029290F"/>
    <w:rsid w:val="002954AF"/>
    <w:rsid w:val="002954D3"/>
    <w:rsid w:val="00296017"/>
    <w:rsid w:val="002A2054"/>
    <w:rsid w:val="002A3EFC"/>
    <w:rsid w:val="002A47A9"/>
    <w:rsid w:val="002A5586"/>
    <w:rsid w:val="002B2A3F"/>
    <w:rsid w:val="002B2BDA"/>
    <w:rsid w:val="002B3A81"/>
    <w:rsid w:val="002B5F02"/>
    <w:rsid w:val="002B68DD"/>
    <w:rsid w:val="002B74CC"/>
    <w:rsid w:val="002C0386"/>
    <w:rsid w:val="002C0462"/>
    <w:rsid w:val="002C16CD"/>
    <w:rsid w:val="002C5EE0"/>
    <w:rsid w:val="002C64A0"/>
    <w:rsid w:val="002C7C53"/>
    <w:rsid w:val="002D20FF"/>
    <w:rsid w:val="002D3436"/>
    <w:rsid w:val="002D3F7A"/>
    <w:rsid w:val="002D4C66"/>
    <w:rsid w:val="002E18E9"/>
    <w:rsid w:val="002E3912"/>
    <w:rsid w:val="002E39A6"/>
    <w:rsid w:val="002E41B9"/>
    <w:rsid w:val="002F3498"/>
    <w:rsid w:val="0030160A"/>
    <w:rsid w:val="003029C2"/>
    <w:rsid w:val="00305270"/>
    <w:rsid w:val="00305BB7"/>
    <w:rsid w:val="00305DFA"/>
    <w:rsid w:val="0030728E"/>
    <w:rsid w:val="0032159E"/>
    <w:rsid w:val="00325CD5"/>
    <w:rsid w:val="003260D2"/>
    <w:rsid w:val="0033433D"/>
    <w:rsid w:val="003351A0"/>
    <w:rsid w:val="00336A82"/>
    <w:rsid w:val="00340960"/>
    <w:rsid w:val="00340C32"/>
    <w:rsid w:val="00346446"/>
    <w:rsid w:val="00347FD4"/>
    <w:rsid w:val="00355BED"/>
    <w:rsid w:val="00355E03"/>
    <w:rsid w:val="003632A3"/>
    <w:rsid w:val="00363FC6"/>
    <w:rsid w:val="003641F6"/>
    <w:rsid w:val="00367434"/>
    <w:rsid w:val="00377DA9"/>
    <w:rsid w:val="00380CCB"/>
    <w:rsid w:val="00386654"/>
    <w:rsid w:val="003915B0"/>
    <w:rsid w:val="00392E48"/>
    <w:rsid w:val="003A1575"/>
    <w:rsid w:val="003A24E7"/>
    <w:rsid w:val="003A389F"/>
    <w:rsid w:val="003A4099"/>
    <w:rsid w:val="003A5BB7"/>
    <w:rsid w:val="003A716F"/>
    <w:rsid w:val="003B0B50"/>
    <w:rsid w:val="003B2A50"/>
    <w:rsid w:val="003B2DD8"/>
    <w:rsid w:val="003B36E4"/>
    <w:rsid w:val="003B5BFF"/>
    <w:rsid w:val="003B649B"/>
    <w:rsid w:val="003C24F5"/>
    <w:rsid w:val="003C2B2E"/>
    <w:rsid w:val="003C3F1D"/>
    <w:rsid w:val="003C4852"/>
    <w:rsid w:val="003C7061"/>
    <w:rsid w:val="003D109A"/>
    <w:rsid w:val="003E0DEB"/>
    <w:rsid w:val="003E2BA6"/>
    <w:rsid w:val="003E4CA3"/>
    <w:rsid w:val="003E550C"/>
    <w:rsid w:val="003E7436"/>
    <w:rsid w:val="003F1711"/>
    <w:rsid w:val="003F3E52"/>
    <w:rsid w:val="003F606B"/>
    <w:rsid w:val="00401E27"/>
    <w:rsid w:val="0040222C"/>
    <w:rsid w:val="004055E8"/>
    <w:rsid w:val="00405B09"/>
    <w:rsid w:val="00410758"/>
    <w:rsid w:val="004147A9"/>
    <w:rsid w:val="00421F18"/>
    <w:rsid w:val="00425050"/>
    <w:rsid w:val="004253A5"/>
    <w:rsid w:val="004254DA"/>
    <w:rsid w:val="0042702E"/>
    <w:rsid w:val="0043012F"/>
    <w:rsid w:val="00436ECE"/>
    <w:rsid w:val="004412B8"/>
    <w:rsid w:val="00445C74"/>
    <w:rsid w:val="004501DF"/>
    <w:rsid w:val="00452616"/>
    <w:rsid w:val="004557C9"/>
    <w:rsid w:val="00460895"/>
    <w:rsid w:val="00460988"/>
    <w:rsid w:val="00461194"/>
    <w:rsid w:val="00462532"/>
    <w:rsid w:val="00464381"/>
    <w:rsid w:val="00465655"/>
    <w:rsid w:val="0047525B"/>
    <w:rsid w:val="0047660B"/>
    <w:rsid w:val="00477A8D"/>
    <w:rsid w:val="00481E13"/>
    <w:rsid w:val="004844A8"/>
    <w:rsid w:val="004848A0"/>
    <w:rsid w:val="004876A5"/>
    <w:rsid w:val="004926ED"/>
    <w:rsid w:val="00495342"/>
    <w:rsid w:val="004A0A02"/>
    <w:rsid w:val="004A1F00"/>
    <w:rsid w:val="004A70B1"/>
    <w:rsid w:val="004C3571"/>
    <w:rsid w:val="004D2F83"/>
    <w:rsid w:val="004D305E"/>
    <w:rsid w:val="004D3C6F"/>
    <w:rsid w:val="004D62E7"/>
    <w:rsid w:val="004D72C6"/>
    <w:rsid w:val="004D73F6"/>
    <w:rsid w:val="004D74D2"/>
    <w:rsid w:val="004D7BFE"/>
    <w:rsid w:val="004E12B5"/>
    <w:rsid w:val="004E364C"/>
    <w:rsid w:val="004E45CB"/>
    <w:rsid w:val="004F316D"/>
    <w:rsid w:val="004F58C2"/>
    <w:rsid w:val="00502700"/>
    <w:rsid w:val="00504124"/>
    <w:rsid w:val="00506101"/>
    <w:rsid w:val="005067BF"/>
    <w:rsid w:val="00512AC9"/>
    <w:rsid w:val="005138C5"/>
    <w:rsid w:val="00526F53"/>
    <w:rsid w:val="005321E7"/>
    <w:rsid w:val="00533BDF"/>
    <w:rsid w:val="005357CB"/>
    <w:rsid w:val="00535916"/>
    <w:rsid w:val="0053625F"/>
    <w:rsid w:val="00542966"/>
    <w:rsid w:val="005528F4"/>
    <w:rsid w:val="00552ECC"/>
    <w:rsid w:val="00553E47"/>
    <w:rsid w:val="00560D85"/>
    <w:rsid w:val="0056490D"/>
    <w:rsid w:val="005658CE"/>
    <w:rsid w:val="00566822"/>
    <w:rsid w:val="00566CBA"/>
    <w:rsid w:val="0056784F"/>
    <w:rsid w:val="00567AB4"/>
    <w:rsid w:val="00575789"/>
    <w:rsid w:val="00575CB3"/>
    <w:rsid w:val="0057672E"/>
    <w:rsid w:val="00577E30"/>
    <w:rsid w:val="005841BC"/>
    <w:rsid w:val="0058603A"/>
    <w:rsid w:val="005866C6"/>
    <w:rsid w:val="00586C2D"/>
    <w:rsid w:val="00587837"/>
    <w:rsid w:val="00590CA1"/>
    <w:rsid w:val="005910D5"/>
    <w:rsid w:val="0059347D"/>
    <w:rsid w:val="00593FC4"/>
    <w:rsid w:val="00596D77"/>
    <w:rsid w:val="005974D5"/>
    <w:rsid w:val="0059777D"/>
    <w:rsid w:val="005A3B1D"/>
    <w:rsid w:val="005A4139"/>
    <w:rsid w:val="005A518C"/>
    <w:rsid w:val="005A569C"/>
    <w:rsid w:val="005A6B0D"/>
    <w:rsid w:val="005B0EBD"/>
    <w:rsid w:val="005B12A1"/>
    <w:rsid w:val="005B2EE8"/>
    <w:rsid w:val="005B3E6F"/>
    <w:rsid w:val="005B5884"/>
    <w:rsid w:val="005B5AF8"/>
    <w:rsid w:val="005B5DBD"/>
    <w:rsid w:val="005C2A4C"/>
    <w:rsid w:val="005C304A"/>
    <w:rsid w:val="005C4602"/>
    <w:rsid w:val="005D0C59"/>
    <w:rsid w:val="005D4A49"/>
    <w:rsid w:val="005E1B38"/>
    <w:rsid w:val="005E2546"/>
    <w:rsid w:val="005E416C"/>
    <w:rsid w:val="005E49F4"/>
    <w:rsid w:val="005E4DC3"/>
    <w:rsid w:val="005E7F24"/>
    <w:rsid w:val="005F15AD"/>
    <w:rsid w:val="005F1A63"/>
    <w:rsid w:val="005F27DC"/>
    <w:rsid w:val="005F4B65"/>
    <w:rsid w:val="005F725D"/>
    <w:rsid w:val="00602465"/>
    <w:rsid w:val="006046AA"/>
    <w:rsid w:val="00605369"/>
    <w:rsid w:val="00605BA6"/>
    <w:rsid w:val="00606966"/>
    <w:rsid w:val="00611379"/>
    <w:rsid w:val="00613987"/>
    <w:rsid w:val="00613BCD"/>
    <w:rsid w:val="0062247F"/>
    <w:rsid w:val="00624997"/>
    <w:rsid w:val="006355CF"/>
    <w:rsid w:val="00635E24"/>
    <w:rsid w:val="006464D5"/>
    <w:rsid w:val="006468CF"/>
    <w:rsid w:val="0065263C"/>
    <w:rsid w:val="00652C42"/>
    <w:rsid w:val="00657198"/>
    <w:rsid w:val="00660ED2"/>
    <w:rsid w:val="00660F12"/>
    <w:rsid w:val="0066608C"/>
    <w:rsid w:val="00667FA0"/>
    <w:rsid w:val="00672480"/>
    <w:rsid w:val="00677582"/>
    <w:rsid w:val="00684E1A"/>
    <w:rsid w:val="006862E4"/>
    <w:rsid w:val="00694C04"/>
    <w:rsid w:val="00695665"/>
    <w:rsid w:val="0069651E"/>
    <w:rsid w:val="006A4C64"/>
    <w:rsid w:val="006A7667"/>
    <w:rsid w:val="006B3892"/>
    <w:rsid w:val="006B40F3"/>
    <w:rsid w:val="006B5F90"/>
    <w:rsid w:val="006C1518"/>
    <w:rsid w:val="006C56A1"/>
    <w:rsid w:val="006C5DCC"/>
    <w:rsid w:val="006C629B"/>
    <w:rsid w:val="006C6905"/>
    <w:rsid w:val="006D24E8"/>
    <w:rsid w:val="006D53C1"/>
    <w:rsid w:val="006D5604"/>
    <w:rsid w:val="006D66D4"/>
    <w:rsid w:val="006E2711"/>
    <w:rsid w:val="006E6EB0"/>
    <w:rsid w:val="006F048E"/>
    <w:rsid w:val="006F0F1D"/>
    <w:rsid w:val="006F5448"/>
    <w:rsid w:val="00702131"/>
    <w:rsid w:val="00704A90"/>
    <w:rsid w:val="00705F06"/>
    <w:rsid w:val="00706351"/>
    <w:rsid w:val="00706C5D"/>
    <w:rsid w:val="00712F8E"/>
    <w:rsid w:val="00720120"/>
    <w:rsid w:val="00720A37"/>
    <w:rsid w:val="007221FF"/>
    <w:rsid w:val="00724604"/>
    <w:rsid w:val="00733E61"/>
    <w:rsid w:val="00740435"/>
    <w:rsid w:val="0074184F"/>
    <w:rsid w:val="007437A0"/>
    <w:rsid w:val="00744A5C"/>
    <w:rsid w:val="00746DC2"/>
    <w:rsid w:val="00752DD6"/>
    <w:rsid w:val="007538EF"/>
    <w:rsid w:val="0075640C"/>
    <w:rsid w:val="0075743D"/>
    <w:rsid w:val="00760CE6"/>
    <w:rsid w:val="007646CB"/>
    <w:rsid w:val="0076489B"/>
    <w:rsid w:val="007769AC"/>
    <w:rsid w:val="00776C6C"/>
    <w:rsid w:val="00777F87"/>
    <w:rsid w:val="00780FA1"/>
    <w:rsid w:val="00786E5A"/>
    <w:rsid w:val="0078722C"/>
    <w:rsid w:val="00792C3B"/>
    <w:rsid w:val="00794ED6"/>
    <w:rsid w:val="00795007"/>
    <w:rsid w:val="007A0543"/>
    <w:rsid w:val="007A3477"/>
    <w:rsid w:val="007A46A4"/>
    <w:rsid w:val="007A4AB8"/>
    <w:rsid w:val="007A4B17"/>
    <w:rsid w:val="007A544F"/>
    <w:rsid w:val="007B012B"/>
    <w:rsid w:val="007B3708"/>
    <w:rsid w:val="007B57A9"/>
    <w:rsid w:val="007B7A25"/>
    <w:rsid w:val="007C52C6"/>
    <w:rsid w:val="007C6E14"/>
    <w:rsid w:val="007D0E58"/>
    <w:rsid w:val="007D36A5"/>
    <w:rsid w:val="007D3FD2"/>
    <w:rsid w:val="007D4C5C"/>
    <w:rsid w:val="007D4E88"/>
    <w:rsid w:val="007E0603"/>
    <w:rsid w:val="007E5ADF"/>
    <w:rsid w:val="007E6B92"/>
    <w:rsid w:val="007F0226"/>
    <w:rsid w:val="007F4781"/>
    <w:rsid w:val="007F53FA"/>
    <w:rsid w:val="007F74AC"/>
    <w:rsid w:val="00803936"/>
    <w:rsid w:val="008142BC"/>
    <w:rsid w:val="00815AE3"/>
    <w:rsid w:val="00820D06"/>
    <w:rsid w:val="00823223"/>
    <w:rsid w:val="00823ACA"/>
    <w:rsid w:val="00832D5D"/>
    <w:rsid w:val="00834C59"/>
    <w:rsid w:val="00842BF7"/>
    <w:rsid w:val="0084325A"/>
    <w:rsid w:val="008505A9"/>
    <w:rsid w:val="00850DD1"/>
    <w:rsid w:val="008540C2"/>
    <w:rsid w:val="00854BD1"/>
    <w:rsid w:val="008612C9"/>
    <w:rsid w:val="008619A3"/>
    <w:rsid w:val="00863F9F"/>
    <w:rsid w:val="00867558"/>
    <w:rsid w:val="00872574"/>
    <w:rsid w:val="008838B8"/>
    <w:rsid w:val="008839D3"/>
    <w:rsid w:val="00884C1E"/>
    <w:rsid w:val="008908B0"/>
    <w:rsid w:val="00890A42"/>
    <w:rsid w:val="008965D8"/>
    <w:rsid w:val="008A327E"/>
    <w:rsid w:val="008A432F"/>
    <w:rsid w:val="008A5A0B"/>
    <w:rsid w:val="008A682A"/>
    <w:rsid w:val="008A6C93"/>
    <w:rsid w:val="008B270E"/>
    <w:rsid w:val="008B5C58"/>
    <w:rsid w:val="008B5C92"/>
    <w:rsid w:val="008B609B"/>
    <w:rsid w:val="008B7726"/>
    <w:rsid w:val="008C0A3A"/>
    <w:rsid w:val="008C7A83"/>
    <w:rsid w:val="008D06A6"/>
    <w:rsid w:val="008D194C"/>
    <w:rsid w:val="008D4797"/>
    <w:rsid w:val="008E0814"/>
    <w:rsid w:val="008E276D"/>
    <w:rsid w:val="008E36E7"/>
    <w:rsid w:val="008F50B4"/>
    <w:rsid w:val="008F590C"/>
    <w:rsid w:val="008F59D2"/>
    <w:rsid w:val="008F6151"/>
    <w:rsid w:val="008F7B37"/>
    <w:rsid w:val="0090109E"/>
    <w:rsid w:val="00903001"/>
    <w:rsid w:val="009034CF"/>
    <w:rsid w:val="00903682"/>
    <w:rsid w:val="00903A0F"/>
    <w:rsid w:val="00904A30"/>
    <w:rsid w:val="00905A40"/>
    <w:rsid w:val="00911717"/>
    <w:rsid w:val="009117FF"/>
    <w:rsid w:val="0091212E"/>
    <w:rsid w:val="00917FB4"/>
    <w:rsid w:val="009301D7"/>
    <w:rsid w:val="009316BE"/>
    <w:rsid w:val="00931D88"/>
    <w:rsid w:val="00937A25"/>
    <w:rsid w:val="00937D95"/>
    <w:rsid w:val="0094363D"/>
    <w:rsid w:val="00951456"/>
    <w:rsid w:val="0095182F"/>
    <w:rsid w:val="009552D9"/>
    <w:rsid w:val="0095709B"/>
    <w:rsid w:val="00957375"/>
    <w:rsid w:val="00962C07"/>
    <w:rsid w:val="009700B7"/>
    <w:rsid w:val="009714A1"/>
    <w:rsid w:val="0097329E"/>
    <w:rsid w:val="00976DC8"/>
    <w:rsid w:val="00981949"/>
    <w:rsid w:val="00981DA2"/>
    <w:rsid w:val="00982FA9"/>
    <w:rsid w:val="00983B91"/>
    <w:rsid w:val="00990C9B"/>
    <w:rsid w:val="00993A6D"/>
    <w:rsid w:val="009A034F"/>
    <w:rsid w:val="009A0E54"/>
    <w:rsid w:val="009A2FD5"/>
    <w:rsid w:val="009A38D6"/>
    <w:rsid w:val="009A501C"/>
    <w:rsid w:val="009A6D4B"/>
    <w:rsid w:val="009B1044"/>
    <w:rsid w:val="009B2ADF"/>
    <w:rsid w:val="009B3FFA"/>
    <w:rsid w:val="009B4530"/>
    <w:rsid w:val="009B4ED5"/>
    <w:rsid w:val="009B504F"/>
    <w:rsid w:val="009B506B"/>
    <w:rsid w:val="009B5D64"/>
    <w:rsid w:val="009B7DFD"/>
    <w:rsid w:val="009C3218"/>
    <w:rsid w:val="009C6A64"/>
    <w:rsid w:val="009C7349"/>
    <w:rsid w:val="009D1294"/>
    <w:rsid w:val="009D1A36"/>
    <w:rsid w:val="009E28AD"/>
    <w:rsid w:val="009E5A9F"/>
    <w:rsid w:val="009F456A"/>
    <w:rsid w:val="009F77C6"/>
    <w:rsid w:val="009F7956"/>
    <w:rsid w:val="00A02684"/>
    <w:rsid w:val="00A05B10"/>
    <w:rsid w:val="00A10636"/>
    <w:rsid w:val="00A12AF7"/>
    <w:rsid w:val="00A12E36"/>
    <w:rsid w:val="00A1345C"/>
    <w:rsid w:val="00A14A9D"/>
    <w:rsid w:val="00A210CE"/>
    <w:rsid w:val="00A24A9A"/>
    <w:rsid w:val="00A25896"/>
    <w:rsid w:val="00A27987"/>
    <w:rsid w:val="00A31E22"/>
    <w:rsid w:val="00A330B4"/>
    <w:rsid w:val="00A34972"/>
    <w:rsid w:val="00A415FB"/>
    <w:rsid w:val="00A5033E"/>
    <w:rsid w:val="00A5161B"/>
    <w:rsid w:val="00A519BC"/>
    <w:rsid w:val="00A52AD8"/>
    <w:rsid w:val="00A57132"/>
    <w:rsid w:val="00A60243"/>
    <w:rsid w:val="00A63E8D"/>
    <w:rsid w:val="00A6623E"/>
    <w:rsid w:val="00A666E9"/>
    <w:rsid w:val="00A66702"/>
    <w:rsid w:val="00A7074E"/>
    <w:rsid w:val="00A71604"/>
    <w:rsid w:val="00A724FA"/>
    <w:rsid w:val="00A73EA8"/>
    <w:rsid w:val="00A73F5E"/>
    <w:rsid w:val="00A772CF"/>
    <w:rsid w:val="00A80A1D"/>
    <w:rsid w:val="00A87CD7"/>
    <w:rsid w:val="00A90D5A"/>
    <w:rsid w:val="00A9196C"/>
    <w:rsid w:val="00A97A25"/>
    <w:rsid w:val="00AA3101"/>
    <w:rsid w:val="00AA51B6"/>
    <w:rsid w:val="00AB672B"/>
    <w:rsid w:val="00AD06BB"/>
    <w:rsid w:val="00AD13F4"/>
    <w:rsid w:val="00AD1E19"/>
    <w:rsid w:val="00AD36F0"/>
    <w:rsid w:val="00AD4116"/>
    <w:rsid w:val="00AE1653"/>
    <w:rsid w:val="00AE17CB"/>
    <w:rsid w:val="00AE1818"/>
    <w:rsid w:val="00AE77BF"/>
    <w:rsid w:val="00AF57B6"/>
    <w:rsid w:val="00B00D3F"/>
    <w:rsid w:val="00B012A2"/>
    <w:rsid w:val="00B01AAB"/>
    <w:rsid w:val="00B02989"/>
    <w:rsid w:val="00B07AED"/>
    <w:rsid w:val="00B12209"/>
    <w:rsid w:val="00B12D09"/>
    <w:rsid w:val="00B15AC0"/>
    <w:rsid w:val="00B17088"/>
    <w:rsid w:val="00B17699"/>
    <w:rsid w:val="00B17982"/>
    <w:rsid w:val="00B20EB1"/>
    <w:rsid w:val="00B2436D"/>
    <w:rsid w:val="00B25E42"/>
    <w:rsid w:val="00B27601"/>
    <w:rsid w:val="00B315D8"/>
    <w:rsid w:val="00B35965"/>
    <w:rsid w:val="00B40B51"/>
    <w:rsid w:val="00B41BBA"/>
    <w:rsid w:val="00B43038"/>
    <w:rsid w:val="00B45692"/>
    <w:rsid w:val="00B5375C"/>
    <w:rsid w:val="00B54140"/>
    <w:rsid w:val="00B6179E"/>
    <w:rsid w:val="00B64055"/>
    <w:rsid w:val="00B74330"/>
    <w:rsid w:val="00B77975"/>
    <w:rsid w:val="00B81235"/>
    <w:rsid w:val="00B81603"/>
    <w:rsid w:val="00B84E2A"/>
    <w:rsid w:val="00B90986"/>
    <w:rsid w:val="00B90EA4"/>
    <w:rsid w:val="00B9190F"/>
    <w:rsid w:val="00B93B09"/>
    <w:rsid w:val="00B94596"/>
    <w:rsid w:val="00B96F61"/>
    <w:rsid w:val="00BA0A1D"/>
    <w:rsid w:val="00BA2B9E"/>
    <w:rsid w:val="00BA326B"/>
    <w:rsid w:val="00BA658C"/>
    <w:rsid w:val="00BB3609"/>
    <w:rsid w:val="00BB4CB2"/>
    <w:rsid w:val="00BB6CCC"/>
    <w:rsid w:val="00BB7095"/>
    <w:rsid w:val="00BC1B34"/>
    <w:rsid w:val="00BC4309"/>
    <w:rsid w:val="00BC61F1"/>
    <w:rsid w:val="00BC784B"/>
    <w:rsid w:val="00BD1AB8"/>
    <w:rsid w:val="00BD38AE"/>
    <w:rsid w:val="00BD3AAE"/>
    <w:rsid w:val="00BD56D5"/>
    <w:rsid w:val="00BE0EC1"/>
    <w:rsid w:val="00BE2295"/>
    <w:rsid w:val="00BE5539"/>
    <w:rsid w:val="00BE7C90"/>
    <w:rsid w:val="00BF1D4E"/>
    <w:rsid w:val="00BF6676"/>
    <w:rsid w:val="00BF6852"/>
    <w:rsid w:val="00BF6DA0"/>
    <w:rsid w:val="00C0177F"/>
    <w:rsid w:val="00C107AD"/>
    <w:rsid w:val="00C10EB9"/>
    <w:rsid w:val="00C12DE0"/>
    <w:rsid w:val="00C136A9"/>
    <w:rsid w:val="00C14B66"/>
    <w:rsid w:val="00C159A5"/>
    <w:rsid w:val="00C15EB8"/>
    <w:rsid w:val="00C21B6A"/>
    <w:rsid w:val="00C249EE"/>
    <w:rsid w:val="00C25042"/>
    <w:rsid w:val="00C26F02"/>
    <w:rsid w:val="00C30FD9"/>
    <w:rsid w:val="00C31BF1"/>
    <w:rsid w:val="00C32194"/>
    <w:rsid w:val="00C32599"/>
    <w:rsid w:val="00C32FC9"/>
    <w:rsid w:val="00C33767"/>
    <w:rsid w:val="00C3386E"/>
    <w:rsid w:val="00C35924"/>
    <w:rsid w:val="00C35B12"/>
    <w:rsid w:val="00C35D1F"/>
    <w:rsid w:val="00C35E0B"/>
    <w:rsid w:val="00C41F58"/>
    <w:rsid w:val="00C4442E"/>
    <w:rsid w:val="00C47A1E"/>
    <w:rsid w:val="00C50BC5"/>
    <w:rsid w:val="00C52B12"/>
    <w:rsid w:val="00C557B8"/>
    <w:rsid w:val="00C5755B"/>
    <w:rsid w:val="00C63561"/>
    <w:rsid w:val="00C6733E"/>
    <w:rsid w:val="00C706CF"/>
    <w:rsid w:val="00C71011"/>
    <w:rsid w:val="00C720E8"/>
    <w:rsid w:val="00C74DE2"/>
    <w:rsid w:val="00C75C5E"/>
    <w:rsid w:val="00C90EF1"/>
    <w:rsid w:val="00C920AE"/>
    <w:rsid w:val="00C92BDF"/>
    <w:rsid w:val="00C93044"/>
    <w:rsid w:val="00C9364B"/>
    <w:rsid w:val="00C939C7"/>
    <w:rsid w:val="00C95252"/>
    <w:rsid w:val="00C9630A"/>
    <w:rsid w:val="00CA5155"/>
    <w:rsid w:val="00CA5B40"/>
    <w:rsid w:val="00CB104F"/>
    <w:rsid w:val="00CB2236"/>
    <w:rsid w:val="00CB2AB7"/>
    <w:rsid w:val="00CB4630"/>
    <w:rsid w:val="00CB6D41"/>
    <w:rsid w:val="00CC0220"/>
    <w:rsid w:val="00CC08DE"/>
    <w:rsid w:val="00CD17CC"/>
    <w:rsid w:val="00CD5525"/>
    <w:rsid w:val="00CD60DA"/>
    <w:rsid w:val="00CE10E3"/>
    <w:rsid w:val="00CE2139"/>
    <w:rsid w:val="00CE2324"/>
    <w:rsid w:val="00CE2EC2"/>
    <w:rsid w:val="00CE7370"/>
    <w:rsid w:val="00CF6EF6"/>
    <w:rsid w:val="00D027CB"/>
    <w:rsid w:val="00D03428"/>
    <w:rsid w:val="00D12000"/>
    <w:rsid w:val="00D12D46"/>
    <w:rsid w:val="00D13088"/>
    <w:rsid w:val="00D1381F"/>
    <w:rsid w:val="00D22E74"/>
    <w:rsid w:val="00D24225"/>
    <w:rsid w:val="00D25729"/>
    <w:rsid w:val="00D31A11"/>
    <w:rsid w:val="00D33A42"/>
    <w:rsid w:val="00D354F7"/>
    <w:rsid w:val="00D361CE"/>
    <w:rsid w:val="00D3642E"/>
    <w:rsid w:val="00D36CDE"/>
    <w:rsid w:val="00D37957"/>
    <w:rsid w:val="00D417F8"/>
    <w:rsid w:val="00D44DBA"/>
    <w:rsid w:val="00D505F9"/>
    <w:rsid w:val="00D50967"/>
    <w:rsid w:val="00D526D5"/>
    <w:rsid w:val="00D53186"/>
    <w:rsid w:val="00D57202"/>
    <w:rsid w:val="00D60E52"/>
    <w:rsid w:val="00D61305"/>
    <w:rsid w:val="00D61DA9"/>
    <w:rsid w:val="00D622BE"/>
    <w:rsid w:val="00D6526F"/>
    <w:rsid w:val="00D71415"/>
    <w:rsid w:val="00D71F3C"/>
    <w:rsid w:val="00D7206A"/>
    <w:rsid w:val="00D7258F"/>
    <w:rsid w:val="00D726A2"/>
    <w:rsid w:val="00D73354"/>
    <w:rsid w:val="00D8221E"/>
    <w:rsid w:val="00D8699C"/>
    <w:rsid w:val="00D878CD"/>
    <w:rsid w:val="00D92F67"/>
    <w:rsid w:val="00D9314E"/>
    <w:rsid w:val="00D948A3"/>
    <w:rsid w:val="00D961B9"/>
    <w:rsid w:val="00D96DB9"/>
    <w:rsid w:val="00D979C0"/>
    <w:rsid w:val="00DA4BCE"/>
    <w:rsid w:val="00DA5476"/>
    <w:rsid w:val="00DA6BBA"/>
    <w:rsid w:val="00DB40F2"/>
    <w:rsid w:val="00DB4426"/>
    <w:rsid w:val="00DB4DAE"/>
    <w:rsid w:val="00DC557F"/>
    <w:rsid w:val="00DC5CF0"/>
    <w:rsid w:val="00DC6A4F"/>
    <w:rsid w:val="00DC6FD9"/>
    <w:rsid w:val="00DC710C"/>
    <w:rsid w:val="00DD04BB"/>
    <w:rsid w:val="00DD0805"/>
    <w:rsid w:val="00DD3F13"/>
    <w:rsid w:val="00DD402B"/>
    <w:rsid w:val="00DD4ED6"/>
    <w:rsid w:val="00DD621D"/>
    <w:rsid w:val="00DE3277"/>
    <w:rsid w:val="00DE338C"/>
    <w:rsid w:val="00DE67DE"/>
    <w:rsid w:val="00DF4C9C"/>
    <w:rsid w:val="00DF5E81"/>
    <w:rsid w:val="00DF6BA1"/>
    <w:rsid w:val="00E01C25"/>
    <w:rsid w:val="00E0450E"/>
    <w:rsid w:val="00E05A96"/>
    <w:rsid w:val="00E05F0E"/>
    <w:rsid w:val="00E10AB0"/>
    <w:rsid w:val="00E1241B"/>
    <w:rsid w:val="00E12ADC"/>
    <w:rsid w:val="00E141A2"/>
    <w:rsid w:val="00E1540F"/>
    <w:rsid w:val="00E165ED"/>
    <w:rsid w:val="00E23072"/>
    <w:rsid w:val="00E23E54"/>
    <w:rsid w:val="00E27A8C"/>
    <w:rsid w:val="00E30709"/>
    <w:rsid w:val="00E34839"/>
    <w:rsid w:val="00E34C32"/>
    <w:rsid w:val="00E37A7D"/>
    <w:rsid w:val="00E445A9"/>
    <w:rsid w:val="00E462F4"/>
    <w:rsid w:val="00E516C4"/>
    <w:rsid w:val="00E526A5"/>
    <w:rsid w:val="00E52DA7"/>
    <w:rsid w:val="00E53056"/>
    <w:rsid w:val="00E552B6"/>
    <w:rsid w:val="00E5675D"/>
    <w:rsid w:val="00E628E4"/>
    <w:rsid w:val="00E63791"/>
    <w:rsid w:val="00E65757"/>
    <w:rsid w:val="00E719B8"/>
    <w:rsid w:val="00E758BB"/>
    <w:rsid w:val="00E77FF7"/>
    <w:rsid w:val="00E80282"/>
    <w:rsid w:val="00E80CD5"/>
    <w:rsid w:val="00E81987"/>
    <w:rsid w:val="00E82682"/>
    <w:rsid w:val="00E8726A"/>
    <w:rsid w:val="00E87E09"/>
    <w:rsid w:val="00E906B4"/>
    <w:rsid w:val="00E909CD"/>
    <w:rsid w:val="00E93258"/>
    <w:rsid w:val="00E96878"/>
    <w:rsid w:val="00E97A3B"/>
    <w:rsid w:val="00EA2AA1"/>
    <w:rsid w:val="00EA5BBF"/>
    <w:rsid w:val="00EB3B95"/>
    <w:rsid w:val="00EB54BD"/>
    <w:rsid w:val="00EB5AEF"/>
    <w:rsid w:val="00EB6215"/>
    <w:rsid w:val="00EC01E3"/>
    <w:rsid w:val="00EC0330"/>
    <w:rsid w:val="00EC10B3"/>
    <w:rsid w:val="00EC4772"/>
    <w:rsid w:val="00EC57BE"/>
    <w:rsid w:val="00EC69A7"/>
    <w:rsid w:val="00EC6D42"/>
    <w:rsid w:val="00EC6D8A"/>
    <w:rsid w:val="00EC78C8"/>
    <w:rsid w:val="00ED3C24"/>
    <w:rsid w:val="00ED3E57"/>
    <w:rsid w:val="00ED55F5"/>
    <w:rsid w:val="00ED5B0B"/>
    <w:rsid w:val="00ED5F0B"/>
    <w:rsid w:val="00ED6D53"/>
    <w:rsid w:val="00ED7B5C"/>
    <w:rsid w:val="00EE2E83"/>
    <w:rsid w:val="00EF18C2"/>
    <w:rsid w:val="00EF3440"/>
    <w:rsid w:val="00EF7C6B"/>
    <w:rsid w:val="00F00492"/>
    <w:rsid w:val="00F008EC"/>
    <w:rsid w:val="00F01A3A"/>
    <w:rsid w:val="00F03663"/>
    <w:rsid w:val="00F11068"/>
    <w:rsid w:val="00F12263"/>
    <w:rsid w:val="00F12640"/>
    <w:rsid w:val="00F12AD5"/>
    <w:rsid w:val="00F14797"/>
    <w:rsid w:val="00F147AD"/>
    <w:rsid w:val="00F167F7"/>
    <w:rsid w:val="00F22CFE"/>
    <w:rsid w:val="00F25F10"/>
    <w:rsid w:val="00F30803"/>
    <w:rsid w:val="00F325F4"/>
    <w:rsid w:val="00F344D3"/>
    <w:rsid w:val="00F365B2"/>
    <w:rsid w:val="00F4241C"/>
    <w:rsid w:val="00F463D8"/>
    <w:rsid w:val="00F5526F"/>
    <w:rsid w:val="00F55C7D"/>
    <w:rsid w:val="00F57282"/>
    <w:rsid w:val="00F60A81"/>
    <w:rsid w:val="00F61D7A"/>
    <w:rsid w:val="00F64026"/>
    <w:rsid w:val="00F704F0"/>
    <w:rsid w:val="00F73CE5"/>
    <w:rsid w:val="00F745E2"/>
    <w:rsid w:val="00F75DBC"/>
    <w:rsid w:val="00F76661"/>
    <w:rsid w:val="00F7718A"/>
    <w:rsid w:val="00F77844"/>
    <w:rsid w:val="00F80336"/>
    <w:rsid w:val="00F80E4E"/>
    <w:rsid w:val="00F91045"/>
    <w:rsid w:val="00F969B0"/>
    <w:rsid w:val="00FA1758"/>
    <w:rsid w:val="00FA244A"/>
    <w:rsid w:val="00FA2DC2"/>
    <w:rsid w:val="00FA3946"/>
    <w:rsid w:val="00FA43B8"/>
    <w:rsid w:val="00FA6153"/>
    <w:rsid w:val="00FA6AF7"/>
    <w:rsid w:val="00FA7417"/>
    <w:rsid w:val="00FB052F"/>
    <w:rsid w:val="00FB4DCB"/>
    <w:rsid w:val="00FB78D2"/>
    <w:rsid w:val="00FB7E61"/>
    <w:rsid w:val="00FC1967"/>
    <w:rsid w:val="00FC7C61"/>
    <w:rsid w:val="00FD07DF"/>
    <w:rsid w:val="00FD09C1"/>
    <w:rsid w:val="00FD273C"/>
    <w:rsid w:val="00FD2B2C"/>
    <w:rsid w:val="00FD401E"/>
    <w:rsid w:val="00FE0457"/>
    <w:rsid w:val="00FE5EF5"/>
    <w:rsid w:val="00FF0DB3"/>
    <w:rsid w:val="00FF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527FD3"/>
  <w15:docId w15:val="{06963594-31A9-4BEB-A403-71E522EC3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327E"/>
    <w:rPr>
      <w:rFonts w:eastAsia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6733E"/>
    <w:pPr>
      <w:keepNext/>
      <w:spacing w:before="120"/>
      <w:jc w:val="center"/>
      <w:outlineLvl w:val="0"/>
    </w:pPr>
    <w:rPr>
      <w:b/>
      <w:sz w:val="36"/>
    </w:rPr>
  </w:style>
  <w:style w:type="paragraph" w:styleId="Heading6">
    <w:name w:val="heading 6"/>
    <w:basedOn w:val="Normal"/>
    <w:next w:val="Normal"/>
    <w:qFormat/>
    <w:rsid w:val="007E6B92"/>
    <w:pPr>
      <w:keepNext/>
      <w:ind w:right="-360"/>
      <w:outlineLvl w:val="5"/>
    </w:pPr>
    <w:rPr>
      <w:sz w:val="28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733E"/>
    <w:pPr>
      <w:tabs>
        <w:tab w:val="center" w:pos="4702"/>
        <w:tab w:val="right" w:pos="9405"/>
      </w:tabs>
    </w:pPr>
  </w:style>
  <w:style w:type="paragraph" w:styleId="Footer">
    <w:name w:val="footer"/>
    <w:basedOn w:val="Normal"/>
    <w:link w:val="FooterChar"/>
    <w:uiPriority w:val="99"/>
    <w:rsid w:val="00C6733E"/>
    <w:pPr>
      <w:tabs>
        <w:tab w:val="center" w:pos="4702"/>
        <w:tab w:val="right" w:pos="9405"/>
      </w:tabs>
    </w:pPr>
  </w:style>
  <w:style w:type="character" w:styleId="PageNumber">
    <w:name w:val="page number"/>
    <w:basedOn w:val="DefaultParagraphFont"/>
    <w:rsid w:val="00C6733E"/>
  </w:style>
  <w:style w:type="paragraph" w:styleId="BodyTextIndent">
    <w:name w:val="Body Text Indent"/>
    <w:basedOn w:val="Normal"/>
    <w:rsid w:val="00C6733E"/>
    <w:pPr>
      <w:ind w:left="284"/>
    </w:pPr>
  </w:style>
  <w:style w:type="paragraph" w:customStyle="1" w:styleId="Tabela">
    <w:name w:val="Tabela"/>
    <w:basedOn w:val="Normal"/>
    <w:rsid w:val="00171AD3"/>
    <w:pPr>
      <w:spacing w:before="120" w:after="60"/>
      <w:ind w:left="142" w:right="142"/>
      <w:jc w:val="right"/>
    </w:pPr>
    <w:rPr>
      <w:rFonts w:ascii="CHelvItalic" w:hAnsi="CHelvItalic"/>
      <w:kern w:val="20"/>
      <w:sz w:val="22"/>
      <w:szCs w:val="20"/>
    </w:rPr>
  </w:style>
  <w:style w:type="paragraph" w:customStyle="1" w:styleId="ime">
    <w:name w:val="ime"/>
    <w:basedOn w:val="Normal"/>
    <w:rsid w:val="00171AD3"/>
    <w:pPr>
      <w:spacing w:before="1440" w:after="120"/>
      <w:jc w:val="center"/>
    </w:pPr>
    <w:rPr>
      <w:rFonts w:ascii="VogueBold" w:hAnsi="VogueBold"/>
      <w:kern w:val="20"/>
      <w:sz w:val="30"/>
      <w:szCs w:val="20"/>
    </w:rPr>
  </w:style>
  <w:style w:type="table" w:styleId="TableGrid">
    <w:name w:val="Table Grid"/>
    <w:basedOn w:val="TableNormal"/>
    <w:rsid w:val="0087257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E6B92"/>
    <w:pPr>
      <w:ind w:right="-360"/>
    </w:pPr>
    <w:rPr>
      <w:sz w:val="28"/>
      <w:lang w:val="sl-SI"/>
    </w:rPr>
  </w:style>
  <w:style w:type="paragraph" w:styleId="BalloonText">
    <w:name w:val="Balloon Text"/>
    <w:basedOn w:val="Normal"/>
    <w:semiHidden/>
    <w:rsid w:val="007646CB"/>
    <w:rPr>
      <w:rFonts w:ascii="Tahoma" w:hAnsi="Tahoma" w:cs="Tahoma"/>
      <w:sz w:val="16"/>
      <w:szCs w:val="16"/>
    </w:rPr>
  </w:style>
  <w:style w:type="paragraph" w:customStyle="1" w:styleId="rvps31451">
    <w:name w:val="rvps31451"/>
    <w:basedOn w:val="Normal"/>
    <w:rsid w:val="008540C2"/>
    <w:pPr>
      <w:spacing w:after="300"/>
      <w:jc w:val="both"/>
    </w:pPr>
    <w:rPr>
      <w:rFonts w:ascii="Verdana" w:hAnsi="Verdana"/>
      <w:color w:val="000000"/>
      <w:sz w:val="17"/>
      <w:szCs w:val="17"/>
      <w:lang w:val="ru-RU" w:eastAsia="ru-RU"/>
    </w:rPr>
  </w:style>
  <w:style w:type="character" w:customStyle="1" w:styleId="rvts314512">
    <w:name w:val="rvts314512"/>
    <w:rsid w:val="008540C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character" w:customStyle="1" w:styleId="rvts314518">
    <w:name w:val="rvts314518"/>
    <w:rsid w:val="008540C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styleId="NormalWeb">
    <w:name w:val="Normal (Web)"/>
    <w:basedOn w:val="Normal"/>
    <w:rsid w:val="008540C2"/>
    <w:pPr>
      <w:spacing w:before="100" w:beforeAutospacing="1" w:after="100" w:afterAutospacing="1"/>
    </w:pPr>
    <w:rPr>
      <w:rFonts w:ascii="Verdana" w:hAnsi="Verdana"/>
      <w:sz w:val="16"/>
      <w:szCs w:val="16"/>
      <w:lang w:val="ru-RU" w:eastAsia="ru-RU"/>
    </w:rPr>
  </w:style>
  <w:style w:type="character" w:styleId="Hyperlink">
    <w:name w:val="Hyperlink"/>
    <w:uiPriority w:val="99"/>
    <w:rsid w:val="008540C2"/>
    <w:rPr>
      <w:color w:val="0000FF"/>
      <w:u w:val="single"/>
    </w:rPr>
  </w:style>
  <w:style w:type="character" w:styleId="Strong">
    <w:name w:val="Strong"/>
    <w:qFormat/>
    <w:rsid w:val="008540C2"/>
    <w:rPr>
      <w:b/>
      <w:bCs/>
    </w:rPr>
  </w:style>
  <w:style w:type="character" w:customStyle="1" w:styleId="a">
    <w:name w:val="Основной шрифт"/>
    <w:rsid w:val="008540C2"/>
  </w:style>
  <w:style w:type="paragraph" w:customStyle="1" w:styleId="EmailStyle31">
    <w:name w:val="EmailStyle31"/>
    <w:basedOn w:val="Normal"/>
    <w:next w:val="Normal"/>
    <w:link w:val="Heading1Char"/>
    <w:qFormat/>
    <w:rsid w:val="00567AB4"/>
    <w:pPr>
      <w:keepNext/>
      <w:jc w:val="center"/>
      <w:outlineLvl w:val="0"/>
    </w:pPr>
    <w:rPr>
      <w:b/>
      <w:bCs/>
      <w:sz w:val="28"/>
      <w:lang w:val="ru-RU" w:eastAsia="ru-RU"/>
    </w:rPr>
  </w:style>
  <w:style w:type="character" w:customStyle="1" w:styleId="Heading1Char">
    <w:name w:val="Heading 1 Char"/>
    <w:aliases w:val="Глава 1 Char,Заголов Char,H1 Char,1 Char,Загол 2 Char,Document Header1 Char,Заголовок 1 Знак2 Знак Char,Заголовок 1 Знак1 Знак Знак Char,Заголовок 1 Знак Знак Знак Знак Char,Заголовок 1 Знак Знак1 Знак Знак Char"/>
    <w:basedOn w:val="DefaultParagraphFont"/>
    <w:link w:val="EmailStyle31"/>
    <w:rsid w:val="00567AB4"/>
    <w:rPr>
      <w:rFonts w:eastAsia="Times New Roman"/>
      <w:b/>
      <w:bCs/>
      <w:sz w:val="28"/>
      <w:szCs w:val="24"/>
      <w:lang w:val="ru-RU" w:eastAsia="ru-RU"/>
    </w:rPr>
  </w:style>
  <w:style w:type="paragraph" w:styleId="Date">
    <w:name w:val="Date"/>
    <w:basedOn w:val="Normal"/>
    <w:next w:val="Normal"/>
    <w:link w:val="DateChar"/>
    <w:rsid w:val="00567AB4"/>
    <w:pPr>
      <w:numPr>
        <w:numId w:val="5"/>
      </w:numPr>
      <w:tabs>
        <w:tab w:val="clear" w:pos="5279"/>
      </w:tabs>
      <w:spacing w:after="60"/>
      <w:ind w:left="0" w:firstLine="0"/>
      <w:jc w:val="both"/>
    </w:pPr>
    <w:rPr>
      <w:szCs w:val="20"/>
      <w:lang w:val="ru-RU" w:eastAsia="ru-RU"/>
    </w:rPr>
  </w:style>
  <w:style w:type="character" w:customStyle="1" w:styleId="DateChar">
    <w:name w:val="Date Char"/>
    <w:basedOn w:val="DefaultParagraphFont"/>
    <w:link w:val="Date"/>
    <w:rsid w:val="00567AB4"/>
    <w:rPr>
      <w:rFonts w:eastAsia="Times New Roman"/>
      <w:sz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567AB4"/>
    <w:rPr>
      <w:rFonts w:eastAsia="Times New Roman"/>
      <w:sz w:val="28"/>
      <w:szCs w:val="24"/>
      <w:lang w:val="sl-SI"/>
    </w:rPr>
  </w:style>
  <w:style w:type="paragraph" w:customStyle="1" w:styleId="FR3">
    <w:name w:val="FR3"/>
    <w:rsid w:val="00567AB4"/>
    <w:pPr>
      <w:widowControl w:val="0"/>
      <w:snapToGrid w:val="0"/>
      <w:spacing w:line="300" w:lineRule="auto"/>
      <w:jc w:val="both"/>
    </w:pPr>
    <w:rPr>
      <w:rFonts w:ascii="Arial Narrow" w:eastAsia="Times New Roman" w:hAnsi="Arial Narrow"/>
      <w:sz w:val="28"/>
      <w:lang w:val="ru-RU" w:eastAsia="ru-RU"/>
    </w:rPr>
  </w:style>
  <w:style w:type="paragraph" w:customStyle="1" w:styleId="ConsNonformat">
    <w:name w:val="ConsNonformat"/>
    <w:rsid w:val="00567AB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  <w:lang w:val="ru-RU" w:eastAsia="ru-RU"/>
    </w:rPr>
  </w:style>
  <w:style w:type="paragraph" w:styleId="CommentText">
    <w:name w:val="annotation text"/>
    <w:basedOn w:val="Normal"/>
    <w:link w:val="CommentTextChar"/>
    <w:rsid w:val="00567AB4"/>
    <w:rPr>
      <w:sz w:val="20"/>
      <w:szCs w:val="20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rsid w:val="00567AB4"/>
    <w:rPr>
      <w:rFonts w:eastAsia="Times New Roman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567AB4"/>
    <w:rPr>
      <w:rFonts w:eastAsia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rsid w:val="00567A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67A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7AB4"/>
    <w:rPr>
      <w:rFonts w:eastAsia="Times New Roman"/>
      <w:b/>
      <w:bCs/>
      <w:lang w:val="ru-RU" w:eastAsia="ru-RU"/>
    </w:rPr>
  </w:style>
  <w:style w:type="character" w:customStyle="1" w:styleId="CharChar11">
    <w:name w:val="Char Char11"/>
    <w:basedOn w:val="DefaultParagraphFont"/>
    <w:rsid w:val="00567AB4"/>
    <w:rPr>
      <w:sz w:val="24"/>
      <w:lang w:val="ru-RU" w:eastAsia="ru-RU" w:bidi="ar-SA"/>
    </w:rPr>
  </w:style>
  <w:style w:type="character" w:customStyle="1" w:styleId="HeaderChar">
    <w:name w:val="Header Char"/>
    <w:basedOn w:val="DefaultParagraphFont"/>
    <w:link w:val="Header"/>
    <w:uiPriority w:val="99"/>
    <w:rsid w:val="00567AB4"/>
    <w:rPr>
      <w:rFonts w:eastAsia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567AB4"/>
    <w:pPr>
      <w:ind w:left="720"/>
      <w:contextualSpacing/>
    </w:pPr>
    <w:rPr>
      <w:sz w:val="28"/>
      <w:lang w:val="ru-RU" w:eastAsia="ru-RU"/>
    </w:rPr>
  </w:style>
  <w:style w:type="paragraph" w:styleId="NoSpacing">
    <w:name w:val="No Spacing"/>
    <w:uiPriority w:val="1"/>
    <w:qFormat/>
    <w:rsid w:val="00567AB4"/>
    <w:rPr>
      <w:rFonts w:ascii="Calibri" w:eastAsia="Calibri" w:hAnsi="Calibri"/>
      <w:sz w:val="22"/>
      <w:szCs w:val="22"/>
    </w:rPr>
  </w:style>
  <w:style w:type="character" w:styleId="FollowedHyperlink">
    <w:name w:val="FollowedHyperlink"/>
    <w:basedOn w:val="DefaultParagraphFont"/>
    <w:semiHidden/>
    <w:unhideWhenUsed/>
    <w:rsid w:val="00401E27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652C42"/>
    <w:rPr>
      <w:rFonts w:eastAsia="Times New Roman"/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0A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yperlink" Target="https://www.hip-petrohemija.com/prodaja/online-prodaja/online-aukcije.224.html" TargetMode="External"/><Relationship Id="rId26" Type="http://schemas.openxmlformats.org/officeDocument/2006/relationships/hyperlink" Target="mailto:aukcije_HIPP@hip-petrohemija.rs" TargetMode="External"/><Relationship Id="rId39" Type="http://schemas.openxmlformats.org/officeDocument/2006/relationships/footer" Target="footer5.xml"/><Relationship Id="rId21" Type="http://schemas.openxmlformats.org/officeDocument/2006/relationships/hyperlink" Target="mailto:aukcije_HIPP@hip-petrohemija.rs" TargetMode="External"/><Relationship Id="rId34" Type="http://schemas.openxmlformats.org/officeDocument/2006/relationships/hyperlink" Target="mailto:aukcije_HIPP@hip-petrohemija.rs" TargetMode="External"/><Relationship Id="rId7" Type="http://schemas.openxmlformats.org/officeDocument/2006/relationships/numbering" Target="numbering.xml"/><Relationship Id="rId2" Type="http://schemas.openxmlformats.org/officeDocument/2006/relationships/customXml" Target="../customXml/item1.xml"/><Relationship Id="rId16" Type="http://schemas.openxmlformats.org/officeDocument/2006/relationships/hyperlink" Target="mailto:milan.b.ciric@hip-petrohemija.rs" TargetMode="External"/><Relationship Id="rId20" Type="http://schemas.openxmlformats.org/officeDocument/2006/relationships/hyperlink" Target="mailto:aukcije_HIPP@hip-petrohemija.rs" TargetMode="External"/><Relationship Id="rId29" Type="http://schemas.openxmlformats.org/officeDocument/2006/relationships/footer" Target="footer3.xml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mailto:aukcije_HIPP@hip-petrohemija.rs" TargetMode="External"/><Relationship Id="rId32" Type="http://schemas.openxmlformats.org/officeDocument/2006/relationships/hyperlink" Target="mailto:aukcije_HIPP@hip-petrohemija.rs" TargetMode="External"/><Relationship Id="rId37" Type="http://schemas.openxmlformats.org/officeDocument/2006/relationships/footer" Target="footer4.xml"/><Relationship Id="rId40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mailto:milan.b.ciric@hip-petrohemija.rs" TargetMode="External"/><Relationship Id="rId23" Type="http://schemas.openxmlformats.org/officeDocument/2006/relationships/hyperlink" Target="mailto:aukcije_HIPP@hip-petrohemija.rs" TargetMode="External"/><Relationship Id="rId28" Type="http://schemas.openxmlformats.org/officeDocument/2006/relationships/footer" Target="footer2.xml"/><Relationship Id="rId36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yperlink" Target="mailto:aukcije_HIPP@hip-petrohemija.rs" TargetMode="External"/><Relationship Id="rId31" Type="http://schemas.openxmlformats.org/officeDocument/2006/relationships/hyperlink" Target="mailto:aukcije_HIPP@hip-petrohemija.rs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cid:image001.png@01DA5F68.19B8A620" TargetMode="External"/><Relationship Id="rId22" Type="http://schemas.openxmlformats.org/officeDocument/2006/relationships/hyperlink" Target="mailto:aukcije_HIPP@hip-petrohemija.rs" TargetMode="External"/><Relationship Id="rId27" Type="http://schemas.openxmlformats.org/officeDocument/2006/relationships/footer" Target="footer1.xml"/><Relationship Id="rId30" Type="http://schemas.openxmlformats.org/officeDocument/2006/relationships/hyperlink" Target="mailto:milan.b.ciric@hip-petrohemija.rs" TargetMode="External"/><Relationship Id="rId35" Type="http://schemas.openxmlformats.org/officeDocument/2006/relationships/hyperlink" Target="mailto:aukcije_HIPP@hip-petrohemija.rs" TargetMode="External"/><Relationship Id="rId8" Type="http://schemas.openxmlformats.org/officeDocument/2006/relationships/styles" Target="styles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hyperlink" Target="https://www.hip-petrohemija.com/prodaja/online-prodaja/online-aukcije.224.html" TargetMode="External"/><Relationship Id="rId25" Type="http://schemas.openxmlformats.org/officeDocument/2006/relationships/hyperlink" Target="mailto:aukcije_HIPP@hip-petrohemija.rs" TargetMode="External"/><Relationship Id="rId33" Type="http://schemas.openxmlformats.org/officeDocument/2006/relationships/hyperlink" Target="mailto:aukcije_HIPP@hip-petrohemija.rs" TargetMode="External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edrag.milosevic\AppData\Local\Microsoft\Windows\Temporary%20Internet%20Files\Content.Outlook\P1CIVKCG\Prilog%202_SA-16%2001%2001-008_Aukcijska%20dokumentacija_sr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2011-10-193230</_dlc_DocId>
    <_dlc_DocIdUrl xmlns="b3ef1202-6da4-439b-bd9c-0f518e8f8abc">
      <Url>https://nisdms.nis.local/_layouts/15/DocIdRedir.aspx?ID=2011-10-193230</Url>
      <Description>2011-10-193230</Description>
    </_dlc_DocIdUrl>
    <BarCode xmlns="b3ef1202-6da4-439b-bd9c-0f518e8f8abc">30230614115108036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NM_041000/ND-od/001044/2023-38</Internal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6257A-36B5-42C0-B6D6-6603648409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0256AA-DEF4-4431-A1E3-F8371BEA2011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EC2DEEF7-C7B2-402D-A937-AA7344135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764AAE-ADFD-4B5F-9667-57307D8E8C0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71CE9FD-AF93-4B77-A521-13903C87B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Prilog 2_SA-16 01 01-008_Aukcijska dokumentacija_srp</Template>
  <TotalTime>196</TotalTime>
  <Pages>15</Pages>
  <Words>3525</Words>
  <Characters>20096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11 Standarda SA-06.10.02-017_V</vt:lpstr>
    </vt:vector>
  </TitlesOfParts>
  <Company>HOME</Company>
  <LinksUpToDate>false</LinksUpToDate>
  <CharactersWithSpaces>23574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11 Standarda SA-06.10.02-017_V</dc:title>
  <dc:subject/>
  <dc:creator>predrag.milosevic</dc:creator>
  <cp:keywords>Klasifikacija: За интерну употребу/Restricted</cp:keywords>
  <dc:description/>
  <cp:lastModifiedBy>Aleksandra Sljivar</cp:lastModifiedBy>
  <cp:revision>39</cp:revision>
  <cp:lastPrinted>2018-03-26T09:56:00Z</cp:lastPrinted>
  <dcterms:created xsi:type="dcterms:W3CDTF">2024-03-11T14:32:00Z</dcterms:created>
  <dcterms:modified xsi:type="dcterms:W3CDTF">2026-03-04T14:02:00Z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354fd7a5-a83e-474b-9f55-03b36785db90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30180430122725923</vt:lpwstr>
  </property>
  <property fmtid="{D5CDD505-2E9C-101B-9397-08002B2CF9AE}" pid="7" name="_dlc_DocIdItemGuid">
    <vt:lpwstr>a812fb15-3b14-4189-9564-08a48569f948</vt:lpwstr>
  </property>
  <property fmtid="{D5CDD505-2E9C-101B-9397-08002B2CF9AE}" pid="8" name="NISKlasifikacija">
    <vt:lpwstr>Za-internu-upotrebu-Restricted</vt:lpwstr>
  </property>
  <property fmtid="{D5CDD505-2E9C-101B-9397-08002B2CF9AE}" pid="9" name="Klasifikacija">
    <vt:lpwstr>Za-internu-upotrebu-Restricted</vt:lpwstr>
  </property>
</Properties>
</file>